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5015B69A" w:rsidR="00B02215" w:rsidRPr="00164490" w:rsidRDefault="00B02215" w:rsidP="00B02215">
            <w:pPr>
              <w:pStyle w:val="ZA"/>
              <w:framePr w:w="0" w:hRule="auto" w:wrap="auto" w:vAnchor="margin" w:hAnchor="text" w:yAlign="inline"/>
            </w:pPr>
            <w:bookmarkStart w:id="0" w:name="page1"/>
            <w:bookmarkStart w:id="1" w:name="_GoBack"/>
            <w:r w:rsidRPr="00164490">
              <w:rPr>
                <w:sz w:val="64"/>
              </w:rPr>
              <w:t xml:space="preserve">3GPP TS 29.531 </w:t>
            </w:r>
            <w:r w:rsidRPr="00164490">
              <w:t>V1</w:t>
            </w:r>
            <w:r w:rsidR="00045207">
              <w:t>9</w:t>
            </w:r>
            <w:r w:rsidRPr="00164490">
              <w:t>.</w:t>
            </w:r>
            <w:r w:rsidR="00045207">
              <w:t>0</w:t>
            </w:r>
            <w:r w:rsidRPr="00164490">
              <w:t xml:space="preserve">.0 </w:t>
            </w:r>
            <w:r w:rsidRPr="00164490">
              <w:rPr>
                <w:sz w:val="32"/>
              </w:rPr>
              <w:t>(202</w:t>
            </w:r>
            <w:r w:rsidR="005C43BC" w:rsidRPr="00164490">
              <w:rPr>
                <w:sz w:val="32"/>
              </w:rPr>
              <w:t>4</w:t>
            </w:r>
            <w:r w:rsidRPr="00164490">
              <w:rPr>
                <w:sz w:val="32"/>
              </w:rPr>
              <w:t>-</w:t>
            </w:r>
            <w:r w:rsidR="005C43BC" w:rsidRPr="00164490">
              <w:rPr>
                <w:sz w:val="32"/>
              </w:rPr>
              <w:t>0</w:t>
            </w:r>
            <w:r w:rsidR="00BF2A44">
              <w:rPr>
                <w:sz w:val="32"/>
              </w:rPr>
              <w:t>9</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2" w:name="spectype2"/>
            <w:r w:rsidRPr="00164490">
              <w:t>Specification</w:t>
            </w:r>
            <w:bookmarkEnd w:id="2"/>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6C0B24CF"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3" w:name="_MON_1684549432"/>
                <w:bookmarkEnd w:id="3"/>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4.05pt" o:ole="">
                        <v:imagedata r:id="rId9" o:title=""/>
                      </v:shape>
                      <o:OLEObject Type="Embed" ProgID="Word.Picture.8" ShapeID="_x0000_i1025" DrawAspect="Content" ObjectID="_1786275338" r:id="rId10"/>
                    </w:object>
                  </w:r>
                </w:p>
              </w:tc>
              <w:bookmarkStart w:id="4" w:name="_MON_1710316168"/>
              <w:bookmarkEnd w:id="4"/>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7pt;height:75.4pt" o:ole="">
                        <v:imagedata r:id="rId11" o:title=""/>
                      </v:shape>
                      <o:OLEObject Type="Embed" ProgID="Word.Picture.8" ShapeID="_x0000_i1026" DrawAspect="Content" ObjectID="_1786275339"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5"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5"/>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6"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7"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7"/>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8"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9" w:name="copyrightaddon"/>
            <w:bookmarkEnd w:id="9"/>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8"/>
          </w:p>
          <w:p w14:paraId="2FA6CA67" w14:textId="77777777" w:rsidR="00E16509" w:rsidRPr="00164490" w:rsidRDefault="00E16509" w:rsidP="00133525"/>
        </w:tc>
      </w:tr>
      <w:bookmarkEnd w:id="6"/>
    </w:tbl>
    <w:p w14:paraId="67083A27" w14:textId="77777777" w:rsidR="00080512" w:rsidRPr="00164490" w:rsidRDefault="00080512" w:rsidP="00553D27">
      <w:pPr>
        <w:pStyle w:val="TT"/>
      </w:pPr>
      <w:r w:rsidRPr="00164490">
        <w:br w:type="page"/>
      </w:r>
      <w:bookmarkStart w:id="10" w:name="tableOfContents"/>
      <w:bookmarkEnd w:id="10"/>
      <w:r w:rsidRPr="00164490">
        <w:lastRenderedPageBreak/>
        <w:t>Contents</w:t>
      </w:r>
    </w:p>
    <w:p w14:paraId="489AAA48" w14:textId="38F91441" w:rsidR="0006567F"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06567F">
        <w:rPr>
          <w:noProof/>
        </w:rPr>
        <w:t>Foreword</w:t>
      </w:r>
      <w:r w:rsidR="0006567F">
        <w:rPr>
          <w:noProof/>
        </w:rPr>
        <w:tab/>
      </w:r>
      <w:r w:rsidR="0006567F">
        <w:rPr>
          <w:noProof/>
        </w:rPr>
        <w:fldChar w:fldCharType="begin"/>
      </w:r>
      <w:r w:rsidR="0006567F">
        <w:rPr>
          <w:noProof/>
        </w:rPr>
        <w:instrText xml:space="preserve"> PAGEREF _Toc175662539 \h </w:instrText>
      </w:r>
      <w:r w:rsidR="0006567F">
        <w:rPr>
          <w:noProof/>
        </w:rPr>
      </w:r>
      <w:r w:rsidR="0006567F">
        <w:rPr>
          <w:noProof/>
        </w:rPr>
        <w:fldChar w:fldCharType="separate"/>
      </w:r>
      <w:r w:rsidR="0006567F">
        <w:rPr>
          <w:noProof/>
        </w:rPr>
        <w:t>6</w:t>
      </w:r>
      <w:r w:rsidR="0006567F">
        <w:rPr>
          <w:noProof/>
        </w:rPr>
        <w:fldChar w:fldCharType="end"/>
      </w:r>
    </w:p>
    <w:p w14:paraId="70836744" w14:textId="3EEDF48D" w:rsidR="0006567F" w:rsidRDefault="0006567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_Toc175662540 \h </w:instrText>
      </w:r>
      <w:r>
        <w:rPr>
          <w:noProof/>
        </w:rPr>
      </w:r>
      <w:r>
        <w:rPr>
          <w:noProof/>
        </w:rPr>
        <w:fldChar w:fldCharType="separate"/>
      </w:r>
      <w:r>
        <w:rPr>
          <w:noProof/>
        </w:rPr>
        <w:t>7</w:t>
      </w:r>
      <w:r>
        <w:rPr>
          <w:noProof/>
        </w:rPr>
        <w:fldChar w:fldCharType="end"/>
      </w:r>
    </w:p>
    <w:p w14:paraId="7C1D971B" w14:textId="0678C770" w:rsidR="0006567F" w:rsidRDefault="0006567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_Toc175662541 \h </w:instrText>
      </w:r>
      <w:r>
        <w:rPr>
          <w:noProof/>
        </w:rPr>
      </w:r>
      <w:r>
        <w:rPr>
          <w:noProof/>
        </w:rPr>
        <w:fldChar w:fldCharType="separate"/>
      </w:r>
      <w:r>
        <w:rPr>
          <w:noProof/>
        </w:rPr>
        <w:t>7</w:t>
      </w:r>
      <w:r>
        <w:rPr>
          <w:noProof/>
        </w:rPr>
        <w:fldChar w:fldCharType="end"/>
      </w:r>
    </w:p>
    <w:p w14:paraId="163AED4F" w14:textId="4AFD3CCE" w:rsidR="0006567F" w:rsidRDefault="0006567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_Toc175662542 \h </w:instrText>
      </w:r>
      <w:r>
        <w:rPr>
          <w:noProof/>
        </w:rPr>
      </w:r>
      <w:r>
        <w:rPr>
          <w:noProof/>
        </w:rPr>
        <w:fldChar w:fldCharType="separate"/>
      </w:r>
      <w:r>
        <w:rPr>
          <w:noProof/>
        </w:rPr>
        <w:t>8</w:t>
      </w:r>
      <w:r>
        <w:rPr>
          <w:noProof/>
        </w:rPr>
        <w:fldChar w:fldCharType="end"/>
      </w:r>
    </w:p>
    <w:p w14:paraId="6DAEA4F9" w14:textId="4AA5DA6D" w:rsidR="0006567F" w:rsidRDefault="0006567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_Toc175662543 \h </w:instrText>
      </w:r>
      <w:r>
        <w:rPr>
          <w:noProof/>
        </w:rPr>
      </w:r>
      <w:r>
        <w:rPr>
          <w:noProof/>
        </w:rPr>
        <w:fldChar w:fldCharType="separate"/>
      </w:r>
      <w:r>
        <w:rPr>
          <w:noProof/>
        </w:rPr>
        <w:t>8</w:t>
      </w:r>
      <w:r>
        <w:rPr>
          <w:noProof/>
        </w:rPr>
        <w:fldChar w:fldCharType="end"/>
      </w:r>
    </w:p>
    <w:p w14:paraId="5FFBC3EA" w14:textId="4E81AC5C" w:rsidR="0006567F" w:rsidRDefault="0006567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_Toc175662544 \h </w:instrText>
      </w:r>
      <w:r>
        <w:rPr>
          <w:noProof/>
        </w:rPr>
      </w:r>
      <w:r>
        <w:rPr>
          <w:noProof/>
        </w:rPr>
        <w:fldChar w:fldCharType="separate"/>
      </w:r>
      <w:r>
        <w:rPr>
          <w:noProof/>
        </w:rPr>
        <w:t>8</w:t>
      </w:r>
      <w:r>
        <w:rPr>
          <w:noProof/>
        </w:rPr>
        <w:fldChar w:fldCharType="end"/>
      </w:r>
    </w:p>
    <w:p w14:paraId="5897D1BB" w14:textId="77AA1B28" w:rsidR="0006567F" w:rsidRDefault="0006567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_Toc175662545 \h </w:instrText>
      </w:r>
      <w:r>
        <w:rPr>
          <w:noProof/>
        </w:rPr>
      </w:r>
      <w:r>
        <w:rPr>
          <w:noProof/>
        </w:rPr>
        <w:fldChar w:fldCharType="separate"/>
      </w:r>
      <w:r>
        <w:rPr>
          <w:noProof/>
        </w:rPr>
        <w:t>8</w:t>
      </w:r>
      <w:r>
        <w:rPr>
          <w:noProof/>
        </w:rPr>
        <w:fldChar w:fldCharType="end"/>
      </w:r>
    </w:p>
    <w:p w14:paraId="5355D816" w14:textId="79F70EDF" w:rsidR="0006567F" w:rsidRDefault="0006567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_Toc175662546 \h </w:instrText>
      </w:r>
      <w:r>
        <w:rPr>
          <w:noProof/>
        </w:rPr>
      </w:r>
      <w:r>
        <w:rPr>
          <w:noProof/>
        </w:rPr>
        <w:fldChar w:fldCharType="separate"/>
      </w:r>
      <w:r>
        <w:rPr>
          <w:noProof/>
        </w:rPr>
        <w:t>8</w:t>
      </w:r>
      <w:r>
        <w:rPr>
          <w:noProof/>
        </w:rPr>
        <w:fldChar w:fldCharType="end"/>
      </w:r>
    </w:p>
    <w:p w14:paraId="1F4FA613" w14:textId="4586159B" w:rsidR="0006567F" w:rsidRDefault="0006567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_Toc175662547 \h </w:instrText>
      </w:r>
      <w:r>
        <w:rPr>
          <w:noProof/>
        </w:rPr>
      </w:r>
      <w:r>
        <w:rPr>
          <w:noProof/>
        </w:rPr>
        <w:fldChar w:fldCharType="separate"/>
      </w:r>
      <w:r>
        <w:rPr>
          <w:noProof/>
        </w:rPr>
        <w:t>9</w:t>
      </w:r>
      <w:r>
        <w:rPr>
          <w:noProof/>
        </w:rPr>
        <w:fldChar w:fldCharType="end"/>
      </w:r>
    </w:p>
    <w:p w14:paraId="4DA2F7D3" w14:textId="271924E4" w:rsidR="0006567F" w:rsidRDefault="0006567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_Toc175662548 \h </w:instrText>
      </w:r>
      <w:r>
        <w:rPr>
          <w:noProof/>
        </w:rPr>
      </w:r>
      <w:r>
        <w:rPr>
          <w:noProof/>
        </w:rPr>
        <w:fldChar w:fldCharType="separate"/>
      </w:r>
      <w:r>
        <w:rPr>
          <w:noProof/>
        </w:rPr>
        <w:t>9</w:t>
      </w:r>
      <w:r>
        <w:rPr>
          <w:noProof/>
        </w:rPr>
        <w:fldChar w:fldCharType="end"/>
      </w:r>
    </w:p>
    <w:p w14:paraId="000A3A17" w14:textId="03DB2906" w:rsidR="0006567F" w:rsidRDefault="0006567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_Toc175662549 \h </w:instrText>
      </w:r>
      <w:r>
        <w:rPr>
          <w:noProof/>
        </w:rPr>
      </w:r>
      <w:r>
        <w:rPr>
          <w:noProof/>
        </w:rPr>
        <w:fldChar w:fldCharType="separate"/>
      </w:r>
      <w:r>
        <w:rPr>
          <w:noProof/>
        </w:rPr>
        <w:t>10</w:t>
      </w:r>
      <w:r>
        <w:rPr>
          <w:noProof/>
        </w:rPr>
        <w:fldChar w:fldCharType="end"/>
      </w:r>
    </w:p>
    <w:p w14:paraId="23632F11" w14:textId="14F37430" w:rsidR="0006567F" w:rsidRDefault="0006567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_Toc175662550 \h </w:instrText>
      </w:r>
      <w:r>
        <w:rPr>
          <w:noProof/>
        </w:rPr>
      </w:r>
      <w:r>
        <w:rPr>
          <w:noProof/>
        </w:rPr>
        <w:fldChar w:fldCharType="separate"/>
      </w:r>
      <w:r>
        <w:rPr>
          <w:noProof/>
        </w:rPr>
        <w:t>10</w:t>
      </w:r>
      <w:r>
        <w:rPr>
          <w:noProof/>
        </w:rPr>
        <w:fldChar w:fldCharType="end"/>
      </w:r>
    </w:p>
    <w:p w14:paraId="2F11672F" w14:textId="6A571C94" w:rsidR="0006567F" w:rsidRDefault="0006567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_Toc175662551 \h </w:instrText>
      </w:r>
      <w:r>
        <w:rPr>
          <w:noProof/>
        </w:rPr>
      </w:r>
      <w:r>
        <w:rPr>
          <w:noProof/>
        </w:rPr>
        <w:fldChar w:fldCharType="separate"/>
      </w:r>
      <w:r>
        <w:rPr>
          <w:noProof/>
        </w:rPr>
        <w:t>10</w:t>
      </w:r>
      <w:r>
        <w:rPr>
          <w:noProof/>
        </w:rPr>
        <w:fldChar w:fldCharType="end"/>
      </w:r>
    </w:p>
    <w:p w14:paraId="49B04C8B" w14:textId="04CBF979" w:rsidR="0006567F" w:rsidRDefault="0006567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_Toc175662552 \h </w:instrText>
      </w:r>
      <w:r>
        <w:rPr>
          <w:noProof/>
        </w:rPr>
      </w:r>
      <w:r>
        <w:rPr>
          <w:noProof/>
        </w:rPr>
        <w:fldChar w:fldCharType="separate"/>
      </w:r>
      <w:r>
        <w:rPr>
          <w:noProof/>
        </w:rPr>
        <w:t>10</w:t>
      </w:r>
      <w:r>
        <w:rPr>
          <w:noProof/>
        </w:rPr>
        <w:fldChar w:fldCharType="end"/>
      </w:r>
    </w:p>
    <w:p w14:paraId="0B753B81" w14:textId="7B4F4858" w:rsidR="0006567F" w:rsidRDefault="0006567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_Toc175662553 \h </w:instrText>
      </w:r>
      <w:r>
        <w:rPr>
          <w:noProof/>
        </w:rPr>
      </w:r>
      <w:r>
        <w:rPr>
          <w:noProof/>
        </w:rPr>
        <w:fldChar w:fldCharType="separate"/>
      </w:r>
      <w:r>
        <w:rPr>
          <w:noProof/>
        </w:rPr>
        <w:t>10</w:t>
      </w:r>
      <w:r>
        <w:rPr>
          <w:noProof/>
        </w:rPr>
        <w:fldChar w:fldCharType="end"/>
      </w:r>
    </w:p>
    <w:p w14:paraId="2B787086" w14:textId="47704AE2" w:rsidR="0006567F" w:rsidRDefault="0006567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_Toc175662554 \h </w:instrText>
      </w:r>
      <w:r>
        <w:rPr>
          <w:noProof/>
        </w:rPr>
      </w:r>
      <w:r>
        <w:rPr>
          <w:noProof/>
        </w:rPr>
        <w:fldChar w:fldCharType="separate"/>
      </w:r>
      <w:r>
        <w:rPr>
          <w:noProof/>
        </w:rPr>
        <w:t>10</w:t>
      </w:r>
      <w:r>
        <w:rPr>
          <w:noProof/>
        </w:rPr>
        <w:fldChar w:fldCharType="end"/>
      </w:r>
    </w:p>
    <w:p w14:paraId="4681820C" w14:textId="036A0908" w:rsidR="0006567F" w:rsidRDefault="0006567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_Toc175662555 \h </w:instrText>
      </w:r>
      <w:r>
        <w:rPr>
          <w:noProof/>
        </w:rPr>
      </w:r>
      <w:r>
        <w:rPr>
          <w:noProof/>
        </w:rPr>
        <w:fldChar w:fldCharType="separate"/>
      </w:r>
      <w:r>
        <w:rPr>
          <w:noProof/>
        </w:rPr>
        <w:t>11</w:t>
      </w:r>
      <w:r>
        <w:rPr>
          <w:noProof/>
        </w:rPr>
        <w:fldChar w:fldCharType="end"/>
      </w:r>
    </w:p>
    <w:p w14:paraId="7166D721" w14:textId="3A82DE73" w:rsidR="0006567F" w:rsidRDefault="0006567F">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_Toc175662556 \h </w:instrText>
      </w:r>
      <w:r>
        <w:rPr>
          <w:noProof/>
        </w:rPr>
      </w:r>
      <w:r>
        <w:rPr>
          <w:noProof/>
        </w:rPr>
        <w:fldChar w:fldCharType="separate"/>
      </w:r>
      <w:r>
        <w:rPr>
          <w:noProof/>
        </w:rPr>
        <w:t>13</w:t>
      </w:r>
      <w:r>
        <w:rPr>
          <w:noProof/>
        </w:rPr>
        <w:fldChar w:fldCharType="end"/>
      </w:r>
    </w:p>
    <w:p w14:paraId="115805DA" w14:textId="1C704317" w:rsidR="0006567F" w:rsidRDefault="0006567F">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F62A2C">
        <w:rPr>
          <w:rFonts w:cs="Arial"/>
          <w:noProof/>
          <w:lang w:eastAsia="zh-CN"/>
        </w:rPr>
        <w:t>UE configuration update procedure</w:t>
      </w:r>
      <w:r>
        <w:rPr>
          <w:noProof/>
        </w:rPr>
        <w:tab/>
      </w:r>
      <w:r>
        <w:rPr>
          <w:noProof/>
        </w:rPr>
        <w:fldChar w:fldCharType="begin"/>
      </w:r>
      <w:r>
        <w:rPr>
          <w:noProof/>
        </w:rPr>
        <w:instrText xml:space="preserve"> PAGEREF _Toc175662557 \h </w:instrText>
      </w:r>
      <w:r>
        <w:rPr>
          <w:noProof/>
        </w:rPr>
      </w:r>
      <w:r>
        <w:rPr>
          <w:noProof/>
        </w:rPr>
        <w:fldChar w:fldCharType="separate"/>
      </w:r>
      <w:r>
        <w:rPr>
          <w:noProof/>
        </w:rPr>
        <w:t>14</w:t>
      </w:r>
      <w:r>
        <w:rPr>
          <w:noProof/>
        </w:rPr>
        <w:fldChar w:fldCharType="end"/>
      </w:r>
    </w:p>
    <w:p w14:paraId="78E52F38" w14:textId="1B0479D9" w:rsidR="0006567F" w:rsidRDefault="0006567F">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_Toc175662558 \h </w:instrText>
      </w:r>
      <w:r>
        <w:rPr>
          <w:noProof/>
        </w:rPr>
      </w:r>
      <w:r>
        <w:rPr>
          <w:noProof/>
        </w:rPr>
        <w:fldChar w:fldCharType="separate"/>
      </w:r>
      <w:r>
        <w:rPr>
          <w:noProof/>
        </w:rPr>
        <w:t>15</w:t>
      </w:r>
      <w:r>
        <w:rPr>
          <w:noProof/>
        </w:rPr>
        <w:fldChar w:fldCharType="end"/>
      </w:r>
    </w:p>
    <w:p w14:paraId="0B516BF0" w14:textId="4D476989" w:rsidR="0006567F" w:rsidRDefault="0006567F">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_Toc175662559 \h </w:instrText>
      </w:r>
      <w:r>
        <w:rPr>
          <w:noProof/>
        </w:rPr>
      </w:r>
      <w:r>
        <w:rPr>
          <w:noProof/>
        </w:rPr>
        <w:fldChar w:fldCharType="separate"/>
      </w:r>
      <w:r>
        <w:rPr>
          <w:noProof/>
        </w:rPr>
        <w:t>16</w:t>
      </w:r>
      <w:r>
        <w:rPr>
          <w:noProof/>
        </w:rPr>
        <w:fldChar w:fldCharType="end"/>
      </w:r>
    </w:p>
    <w:p w14:paraId="4DA67B94" w14:textId="3DF7F754" w:rsidR="0006567F" w:rsidRDefault="0006567F">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_Toc175662560 \h </w:instrText>
      </w:r>
      <w:r>
        <w:rPr>
          <w:noProof/>
        </w:rPr>
      </w:r>
      <w:r>
        <w:rPr>
          <w:noProof/>
        </w:rPr>
        <w:fldChar w:fldCharType="separate"/>
      </w:r>
      <w:r>
        <w:rPr>
          <w:noProof/>
        </w:rPr>
        <w:t>16</w:t>
      </w:r>
      <w:r>
        <w:rPr>
          <w:noProof/>
        </w:rPr>
        <w:fldChar w:fldCharType="end"/>
      </w:r>
    </w:p>
    <w:p w14:paraId="06DFA8BF" w14:textId="7A126F2F" w:rsidR="0006567F" w:rsidRDefault="0006567F">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_Toc175662561 \h </w:instrText>
      </w:r>
      <w:r>
        <w:rPr>
          <w:noProof/>
        </w:rPr>
      </w:r>
      <w:r>
        <w:rPr>
          <w:noProof/>
        </w:rPr>
        <w:fldChar w:fldCharType="separate"/>
      </w:r>
      <w:r>
        <w:rPr>
          <w:noProof/>
        </w:rPr>
        <w:t>16</w:t>
      </w:r>
      <w:r>
        <w:rPr>
          <w:noProof/>
        </w:rPr>
        <w:fldChar w:fldCharType="end"/>
      </w:r>
    </w:p>
    <w:p w14:paraId="4D5961E8" w14:textId="2D9B3461" w:rsidR="0006567F" w:rsidRDefault="0006567F">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_Toc175662562 \h </w:instrText>
      </w:r>
      <w:r>
        <w:rPr>
          <w:noProof/>
        </w:rPr>
      </w:r>
      <w:r>
        <w:rPr>
          <w:noProof/>
        </w:rPr>
        <w:fldChar w:fldCharType="separate"/>
      </w:r>
      <w:r>
        <w:rPr>
          <w:noProof/>
        </w:rPr>
        <w:t>17</w:t>
      </w:r>
      <w:r>
        <w:rPr>
          <w:noProof/>
        </w:rPr>
        <w:fldChar w:fldCharType="end"/>
      </w:r>
    </w:p>
    <w:p w14:paraId="790DD5CC" w14:textId="0862A458" w:rsidR="0006567F" w:rsidRDefault="0006567F">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_Toc175662563 \h </w:instrText>
      </w:r>
      <w:r>
        <w:rPr>
          <w:noProof/>
        </w:rPr>
      </w:r>
      <w:r>
        <w:rPr>
          <w:noProof/>
        </w:rPr>
        <w:fldChar w:fldCharType="separate"/>
      </w:r>
      <w:r>
        <w:rPr>
          <w:noProof/>
        </w:rPr>
        <w:t>17</w:t>
      </w:r>
      <w:r>
        <w:rPr>
          <w:noProof/>
        </w:rPr>
        <w:fldChar w:fldCharType="end"/>
      </w:r>
    </w:p>
    <w:p w14:paraId="22CFEF1E" w14:textId="6E50E23F" w:rsidR="0006567F" w:rsidRDefault="0006567F">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_Toc175662564 \h </w:instrText>
      </w:r>
      <w:r>
        <w:rPr>
          <w:noProof/>
        </w:rPr>
      </w:r>
      <w:r>
        <w:rPr>
          <w:noProof/>
        </w:rPr>
        <w:fldChar w:fldCharType="separate"/>
      </w:r>
      <w:r>
        <w:rPr>
          <w:noProof/>
        </w:rPr>
        <w:t>17</w:t>
      </w:r>
      <w:r>
        <w:rPr>
          <w:noProof/>
        </w:rPr>
        <w:fldChar w:fldCharType="end"/>
      </w:r>
    </w:p>
    <w:p w14:paraId="1E151D0E" w14:textId="29A3DE0B" w:rsidR="0006567F" w:rsidRDefault="0006567F">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_Toc175662565 \h </w:instrText>
      </w:r>
      <w:r>
        <w:rPr>
          <w:noProof/>
        </w:rPr>
      </w:r>
      <w:r>
        <w:rPr>
          <w:noProof/>
        </w:rPr>
        <w:fldChar w:fldCharType="separate"/>
      </w:r>
      <w:r>
        <w:rPr>
          <w:noProof/>
        </w:rPr>
        <w:t>17</w:t>
      </w:r>
      <w:r>
        <w:rPr>
          <w:noProof/>
        </w:rPr>
        <w:fldChar w:fldCharType="end"/>
      </w:r>
    </w:p>
    <w:p w14:paraId="2B085CAE" w14:textId="1589011D" w:rsidR="0006567F" w:rsidRDefault="0006567F">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_Toc175662566 \h </w:instrText>
      </w:r>
      <w:r>
        <w:rPr>
          <w:noProof/>
        </w:rPr>
      </w:r>
      <w:r>
        <w:rPr>
          <w:noProof/>
        </w:rPr>
        <w:fldChar w:fldCharType="separate"/>
      </w:r>
      <w:r>
        <w:rPr>
          <w:noProof/>
        </w:rPr>
        <w:t>18</w:t>
      </w:r>
      <w:r>
        <w:rPr>
          <w:noProof/>
        </w:rPr>
        <w:fldChar w:fldCharType="end"/>
      </w:r>
    </w:p>
    <w:p w14:paraId="7AD85AB2" w14:textId="76FF7045" w:rsidR="0006567F" w:rsidRDefault="0006567F">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_Toc175662567 \h </w:instrText>
      </w:r>
      <w:r>
        <w:rPr>
          <w:noProof/>
        </w:rPr>
      </w:r>
      <w:r>
        <w:rPr>
          <w:noProof/>
        </w:rPr>
        <w:fldChar w:fldCharType="separate"/>
      </w:r>
      <w:r>
        <w:rPr>
          <w:noProof/>
        </w:rPr>
        <w:t>18</w:t>
      </w:r>
      <w:r>
        <w:rPr>
          <w:noProof/>
        </w:rPr>
        <w:fldChar w:fldCharType="end"/>
      </w:r>
    </w:p>
    <w:p w14:paraId="591C568C" w14:textId="3DDBDB1A" w:rsidR="0006567F" w:rsidRDefault="0006567F">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_Toc175662568 \h </w:instrText>
      </w:r>
      <w:r>
        <w:rPr>
          <w:noProof/>
        </w:rPr>
      </w:r>
      <w:r>
        <w:rPr>
          <w:noProof/>
        </w:rPr>
        <w:fldChar w:fldCharType="separate"/>
      </w:r>
      <w:r>
        <w:rPr>
          <w:noProof/>
        </w:rPr>
        <w:t>19</w:t>
      </w:r>
      <w:r>
        <w:rPr>
          <w:noProof/>
        </w:rPr>
        <w:fldChar w:fldCharType="end"/>
      </w:r>
    </w:p>
    <w:p w14:paraId="2F312AAD" w14:textId="4DF558E1" w:rsidR="0006567F" w:rsidRDefault="0006567F">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_Toc175662569 \h </w:instrText>
      </w:r>
      <w:r>
        <w:rPr>
          <w:noProof/>
        </w:rPr>
      </w:r>
      <w:r>
        <w:rPr>
          <w:noProof/>
        </w:rPr>
        <w:fldChar w:fldCharType="separate"/>
      </w:r>
      <w:r>
        <w:rPr>
          <w:noProof/>
        </w:rPr>
        <w:t>20</w:t>
      </w:r>
      <w:r>
        <w:rPr>
          <w:noProof/>
        </w:rPr>
        <w:fldChar w:fldCharType="end"/>
      </w:r>
    </w:p>
    <w:p w14:paraId="0C3F0552" w14:textId="36B8E77A" w:rsidR="0006567F" w:rsidRDefault="0006567F">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_Toc175662570 \h </w:instrText>
      </w:r>
      <w:r>
        <w:rPr>
          <w:noProof/>
        </w:rPr>
      </w:r>
      <w:r>
        <w:rPr>
          <w:noProof/>
        </w:rPr>
        <w:fldChar w:fldCharType="separate"/>
      </w:r>
      <w:r>
        <w:rPr>
          <w:noProof/>
        </w:rPr>
        <w:t>20</w:t>
      </w:r>
      <w:r>
        <w:rPr>
          <w:noProof/>
        </w:rPr>
        <w:fldChar w:fldCharType="end"/>
      </w:r>
    </w:p>
    <w:p w14:paraId="68BBBF6D" w14:textId="0F4FD0F9" w:rsidR="0006567F" w:rsidRDefault="0006567F">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_Toc175662571 \h </w:instrText>
      </w:r>
      <w:r>
        <w:rPr>
          <w:noProof/>
        </w:rPr>
      </w:r>
      <w:r>
        <w:rPr>
          <w:noProof/>
        </w:rPr>
        <w:fldChar w:fldCharType="separate"/>
      </w:r>
      <w:r>
        <w:rPr>
          <w:noProof/>
        </w:rPr>
        <w:t>20</w:t>
      </w:r>
      <w:r>
        <w:rPr>
          <w:noProof/>
        </w:rPr>
        <w:fldChar w:fldCharType="end"/>
      </w:r>
    </w:p>
    <w:p w14:paraId="05ABB1FC" w14:textId="484F2304" w:rsidR="0006567F" w:rsidRDefault="0006567F">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_Toc175662572 \h </w:instrText>
      </w:r>
      <w:r>
        <w:rPr>
          <w:noProof/>
        </w:rPr>
      </w:r>
      <w:r>
        <w:rPr>
          <w:noProof/>
        </w:rPr>
        <w:fldChar w:fldCharType="separate"/>
      </w:r>
      <w:r>
        <w:rPr>
          <w:noProof/>
        </w:rPr>
        <w:t>20</w:t>
      </w:r>
      <w:r>
        <w:rPr>
          <w:noProof/>
        </w:rPr>
        <w:fldChar w:fldCharType="end"/>
      </w:r>
    </w:p>
    <w:p w14:paraId="26D7CDEA" w14:textId="238B2A21" w:rsidR="0006567F" w:rsidRDefault="0006567F">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_Toc175662573 \h </w:instrText>
      </w:r>
      <w:r>
        <w:rPr>
          <w:noProof/>
        </w:rPr>
      </w:r>
      <w:r>
        <w:rPr>
          <w:noProof/>
        </w:rPr>
        <w:fldChar w:fldCharType="separate"/>
      </w:r>
      <w:r>
        <w:rPr>
          <w:noProof/>
        </w:rPr>
        <w:t>22</w:t>
      </w:r>
      <w:r>
        <w:rPr>
          <w:noProof/>
        </w:rPr>
        <w:fldChar w:fldCharType="end"/>
      </w:r>
    </w:p>
    <w:p w14:paraId="40035AC8" w14:textId="1FF28E25" w:rsidR="0006567F" w:rsidRDefault="0006567F">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_Toc175662574 \h </w:instrText>
      </w:r>
      <w:r>
        <w:rPr>
          <w:noProof/>
        </w:rPr>
      </w:r>
      <w:r>
        <w:rPr>
          <w:noProof/>
        </w:rPr>
        <w:fldChar w:fldCharType="separate"/>
      </w:r>
      <w:r>
        <w:rPr>
          <w:noProof/>
        </w:rPr>
        <w:t>22</w:t>
      </w:r>
      <w:r>
        <w:rPr>
          <w:noProof/>
        </w:rPr>
        <w:fldChar w:fldCharType="end"/>
      </w:r>
    </w:p>
    <w:p w14:paraId="5BBE7D27" w14:textId="6D16647E" w:rsidR="0006567F" w:rsidRDefault="0006567F">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_Toc175662575 \h </w:instrText>
      </w:r>
      <w:r>
        <w:rPr>
          <w:noProof/>
        </w:rPr>
      </w:r>
      <w:r>
        <w:rPr>
          <w:noProof/>
        </w:rPr>
        <w:fldChar w:fldCharType="separate"/>
      </w:r>
      <w:r>
        <w:rPr>
          <w:noProof/>
        </w:rPr>
        <w:t>22</w:t>
      </w:r>
      <w:r>
        <w:rPr>
          <w:noProof/>
        </w:rPr>
        <w:fldChar w:fldCharType="end"/>
      </w:r>
    </w:p>
    <w:p w14:paraId="35D41A7C" w14:textId="193ADF54" w:rsidR="0006567F" w:rsidRDefault="0006567F">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_Toc175662576 \h </w:instrText>
      </w:r>
      <w:r>
        <w:rPr>
          <w:noProof/>
        </w:rPr>
      </w:r>
      <w:r>
        <w:rPr>
          <w:noProof/>
        </w:rPr>
        <w:fldChar w:fldCharType="separate"/>
      </w:r>
      <w:r>
        <w:rPr>
          <w:noProof/>
        </w:rPr>
        <w:t>22</w:t>
      </w:r>
      <w:r>
        <w:rPr>
          <w:noProof/>
        </w:rPr>
        <w:fldChar w:fldCharType="end"/>
      </w:r>
    </w:p>
    <w:p w14:paraId="2508CE4E" w14:textId="7ECCA22F" w:rsidR="0006567F" w:rsidRDefault="0006567F">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_Toc175662577 \h </w:instrText>
      </w:r>
      <w:r>
        <w:rPr>
          <w:noProof/>
        </w:rPr>
      </w:r>
      <w:r>
        <w:rPr>
          <w:noProof/>
        </w:rPr>
        <w:fldChar w:fldCharType="separate"/>
      </w:r>
      <w:r>
        <w:rPr>
          <w:noProof/>
        </w:rPr>
        <w:t>23</w:t>
      </w:r>
      <w:r>
        <w:rPr>
          <w:noProof/>
        </w:rPr>
        <w:fldChar w:fldCharType="end"/>
      </w:r>
    </w:p>
    <w:p w14:paraId="5DDF5635" w14:textId="3DA3B73E" w:rsidR="0006567F" w:rsidRDefault="0006567F">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_Toc175662578 \h </w:instrText>
      </w:r>
      <w:r>
        <w:rPr>
          <w:noProof/>
        </w:rPr>
      </w:r>
      <w:r>
        <w:rPr>
          <w:noProof/>
        </w:rPr>
        <w:fldChar w:fldCharType="separate"/>
      </w:r>
      <w:r>
        <w:rPr>
          <w:noProof/>
        </w:rPr>
        <w:t>23</w:t>
      </w:r>
      <w:r>
        <w:rPr>
          <w:noProof/>
        </w:rPr>
        <w:fldChar w:fldCharType="end"/>
      </w:r>
    </w:p>
    <w:p w14:paraId="5BFB2138" w14:textId="1E6A9266" w:rsidR="0006567F" w:rsidRDefault="0006567F">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_Toc175662579 \h </w:instrText>
      </w:r>
      <w:r>
        <w:rPr>
          <w:noProof/>
        </w:rPr>
      </w:r>
      <w:r>
        <w:rPr>
          <w:noProof/>
        </w:rPr>
        <w:fldChar w:fldCharType="separate"/>
      </w:r>
      <w:r>
        <w:rPr>
          <w:noProof/>
        </w:rPr>
        <w:t>23</w:t>
      </w:r>
      <w:r>
        <w:rPr>
          <w:noProof/>
        </w:rPr>
        <w:fldChar w:fldCharType="end"/>
      </w:r>
    </w:p>
    <w:p w14:paraId="4C3645BF" w14:textId="313B272F" w:rsidR="0006567F" w:rsidRDefault="0006567F">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_Toc175662580 \h </w:instrText>
      </w:r>
      <w:r>
        <w:rPr>
          <w:noProof/>
        </w:rPr>
      </w:r>
      <w:r>
        <w:rPr>
          <w:noProof/>
        </w:rPr>
        <w:fldChar w:fldCharType="separate"/>
      </w:r>
      <w:r>
        <w:rPr>
          <w:noProof/>
        </w:rPr>
        <w:t>23</w:t>
      </w:r>
      <w:r>
        <w:rPr>
          <w:noProof/>
        </w:rPr>
        <w:fldChar w:fldCharType="end"/>
      </w:r>
    </w:p>
    <w:p w14:paraId="591E9983" w14:textId="067C7FA6" w:rsidR="0006567F" w:rsidRDefault="0006567F">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_Toc175662581 \h </w:instrText>
      </w:r>
      <w:r>
        <w:rPr>
          <w:noProof/>
        </w:rPr>
      </w:r>
      <w:r>
        <w:rPr>
          <w:noProof/>
        </w:rPr>
        <w:fldChar w:fldCharType="separate"/>
      </w:r>
      <w:r>
        <w:rPr>
          <w:noProof/>
        </w:rPr>
        <w:t>23</w:t>
      </w:r>
      <w:r>
        <w:rPr>
          <w:noProof/>
        </w:rPr>
        <w:fldChar w:fldCharType="end"/>
      </w:r>
    </w:p>
    <w:p w14:paraId="05F40A5D" w14:textId="369DDD40" w:rsidR="0006567F" w:rsidRDefault="0006567F">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_Toc175662582 \h </w:instrText>
      </w:r>
      <w:r>
        <w:rPr>
          <w:noProof/>
        </w:rPr>
      </w:r>
      <w:r>
        <w:rPr>
          <w:noProof/>
        </w:rPr>
        <w:fldChar w:fldCharType="separate"/>
      </w:r>
      <w:r>
        <w:rPr>
          <w:noProof/>
        </w:rPr>
        <w:t>24</w:t>
      </w:r>
      <w:r>
        <w:rPr>
          <w:noProof/>
        </w:rPr>
        <w:fldChar w:fldCharType="end"/>
      </w:r>
    </w:p>
    <w:p w14:paraId="7E3E481B" w14:textId="4142A079" w:rsidR="0006567F" w:rsidRDefault="0006567F">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_Toc175662583 \h </w:instrText>
      </w:r>
      <w:r>
        <w:rPr>
          <w:noProof/>
        </w:rPr>
      </w:r>
      <w:r>
        <w:rPr>
          <w:noProof/>
        </w:rPr>
        <w:fldChar w:fldCharType="separate"/>
      </w:r>
      <w:r>
        <w:rPr>
          <w:noProof/>
        </w:rPr>
        <w:t>24</w:t>
      </w:r>
      <w:r>
        <w:rPr>
          <w:noProof/>
        </w:rPr>
        <w:fldChar w:fldCharType="end"/>
      </w:r>
    </w:p>
    <w:p w14:paraId="36612819" w14:textId="6DAB5DBD" w:rsidR="0006567F" w:rsidRDefault="0006567F">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_Toc175662584 \h </w:instrText>
      </w:r>
      <w:r>
        <w:rPr>
          <w:noProof/>
        </w:rPr>
      </w:r>
      <w:r>
        <w:rPr>
          <w:noProof/>
        </w:rPr>
        <w:fldChar w:fldCharType="separate"/>
      </w:r>
      <w:r>
        <w:rPr>
          <w:noProof/>
        </w:rPr>
        <w:t>24</w:t>
      </w:r>
      <w:r>
        <w:rPr>
          <w:noProof/>
        </w:rPr>
        <w:fldChar w:fldCharType="end"/>
      </w:r>
    </w:p>
    <w:p w14:paraId="484C1D53" w14:textId="7D9BD1C6" w:rsidR="0006567F" w:rsidRDefault="0006567F">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_Toc175662585 \h </w:instrText>
      </w:r>
      <w:r>
        <w:rPr>
          <w:noProof/>
        </w:rPr>
      </w:r>
      <w:r>
        <w:rPr>
          <w:noProof/>
        </w:rPr>
        <w:fldChar w:fldCharType="separate"/>
      </w:r>
      <w:r>
        <w:rPr>
          <w:noProof/>
        </w:rPr>
        <w:t>24</w:t>
      </w:r>
      <w:r>
        <w:rPr>
          <w:noProof/>
        </w:rPr>
        <w:fldChar w:fldCharType="end"/>
      </w:r>
    </w:p>
    <w:p w14:paraId="2B0DD59E" w14:textId="15795E5A" w:rsidR="0006567F" w:rsidRDefault="0006567F">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_Toc175662586 \h </w:instrText>
      </w:r>
      <w:r>
        <w:rPr>
          <w:noProof/>
        </w:rPr>
      </w:r>
      <w:r>
        <w:rPr>
          <w:noProof/>
        </w:rPr>
        <w:fldChar w:fldCharType="separate"/>
      </w:r>
      <w:r>
        <w:rPr>
          <w:noProof/>
        </w:rPr>
        <w:t>24</w:t>
      </w:r>
      <w:r>
        <w:rPr>
          <w:noProof/>
        </w:rPr>
        <w:fldChar w:fldCharType="end"/>
      </w:r>
    </w:p>
    <w:p w14:paraId="4CC8C76B" w14:textId="6299E013" w:rsidR="0006567F" w:rsidRDefault="0006567F">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_Toc175662587 \h </w:instrText>
      </w:r>
      <w:r>
        <w:rPr>
          <w:noProof/>
        </w:rPr>
      </w:r>
      <w:r>
        <w:rPr>
          <w:noProof/>
        </w:rPr>
        <w:fldChar w:fldCharType="separate"/>
      </w:r>
      <w:r>
        <w:rPr>
          <w:noProof/>
        </w:rPr>
        <w:t>24</w:t>
      </w:r>
      <w:r>
        <w:rPr>
          <w:noProof/>
        </w:rPr>
        <w:fldChar w:fldCharType="end"/>
      </w:r>
    </w:p>
    <w:p w14:paraId="4D97367A" w14:textId="59E5E711" w:rsidR="0006567F" w:rsidRDefault="0006567F">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_Toc175662588 \h </w:instrText>
      </w:r>
      <w:r>
        <w:rPr>
          <w:noProof/>
        </w:rPr>
      </w:r>
      <w:r>
        <w:rPr>
          <w:noProof/>
        </w:rPr>
        <w:fldChar w:fldCharType="separate"/>
      </w:r>
      <w:r>
        <w:rPr>
          <w:noProof/>
        </w:rPr>
        <w:t>24</w:t>
      </w:r>
      <w:r>
        <w:rPr>
          <w:noProof/>
        </w:rPr>
        <w:fldChar w:fldCharType="end"/>
      </w:r>
    </w:p>
    <w:p w14:paraId="3D11C1A9" w14:textId="226CE2DB" w:rsidR="0006567F" w:rsidRDefault="0006567F">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_Toc175662589 \h </w:instrText>
      </w:r>
      <w:r>
        <w:rPr>
          <w:noProof/>
        </w:rPr>
      </w:r>
      <w:r>
        <w:rPr>
          <w:noProof/>
        </w:rPr>
        <w:fldChar w:fldCharType="separate"/>
      </w:r>
      <w:r>
        <w:rPr>
          <w:noProof/>
        </w:rPr>
        <w:t>25</w:t>
      </w:r>
      <w:r>
        <w:rPr>
          <w:noProof/>
        </w:rPr>
        <w:fldChar w:fldCharType="end"/>
      </w:r>
    </w:p>
    <w:p w14:paraId="6D3F33FA" w14:textId="36706021" w:rsidR="0006567F" w:rsidRDefault="0006567F">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_Toc175662590 \h </w:instrText>
      </w:r>
      <w:r>
        <w:rPr>
          <w:noProof/>
        </w:rPr>
      </w:r>
      <w:r>
        <w:rPr>
          <w:noProof/>
        </w:rPr>
        <w:fldChar w:fldCharType="separate"/>
      </w:r>
      <w:r>
        <w:rPr>
          <w:noProof/>
        </w:rPr>
        <w:t>25</w:t>
      </w:r>
      <w:r>
        <w:rPr>
          <w:noProof/>
        </w:rPr>
        <w:fldChar w:fldCharType="end"/>
      </w:r>
    </w:p>
    <w:p w14:paraId="2CB9F7E1" w14:textId="66F24E22" w:rsidR="0006567F" w:rsidRDefault="0006567F">
      <w:pPr>
        <w:pStyle w:val="TOC5"/>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_Toc175662591 \h </w:instrText>
      </w:r>
      <w:r>
        <w:rPr>
          <w:noProof/>
        </w:rPr>
      </w:r>
      <w:r>
        <w:rPr>
          <w:noProof/>
        </w:rPr>
        <w:fldChar w:fldCharType="separate"/>
      </w:r>
      <w:r>
        <w:rPr>
          <w:noProof/>
        </w:rPr>
        <w:t>25</w:t>
      </w:r>
      <w:r>
        <w:rPr>
          <w:noProof/>
        </w:rPr>
        <w:fldChar w:fldCharType="end"/>
      </w:r>
    </w:p>
    <w:p w14:paraId="75674887" w14:textId="50727E73" w:rsidR="0006567F" w:rsidRDefault="0006567F">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_Toc175662592 \h </w:instrText>
      </w:r>
      <w:r>
        <w:rPr>
          <w:noProof/>
        </w:rPr>
      </w:r>
      <w:r>
        <w:rPr>
          <w:noProof/>
        </w:rPr>
        <w:fldChar w:fldCharType="separate"/>
      </w:r>
      <w:r>
        <w:rPr>
          <w:noProof/>
        </w:rPr>
        <w:t>25</w:t>
      </w:r>
      <w:r>
        <w:rPr>
          <w:noProof/>
        </w:rPr>
        <w:fldChar w:fldCharType="end"/>
      </w:r>
    </w:p>
    <w:p w14:paraId="1656626D" w14:textId="2AE512CB" w:rsidR="0006567F" w:rsidRDefault="0006567F">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_Toc175662593 \h </w:instrText>
      </w:r>
      <w:r>
        <w:rPr>
          <w:noProof/>
        </w:rPr>
      </w:r>
      <w:r>
        <w:rPr>
          <w:noProof/>
        </w:rPr>
        <w:fldChar w:fldCharType="separate"/>
      </w:r>
      <w:r>
        <w:rPr>
          <w:noProof/>
        </w:rPr>
        <w:t>27</w:t>
      </w:r>
      <w:r>
        <w:rPr>
          <w:noProof/>
        </w:rPr>
        <w:fldChar w:fldCharType="end"/>
      </w:r>
    </w:p>
    <w:p w14:paraId="0B0A9AFC" w14:textId="01CE96E3" w:rsidR="0006567F" w:rsidRDefault="0006567F">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_Toc175662594 \h </w:instrText>
      </w:r>
      <w:r>
        <w:rPr>
          <w:noProof/>
        </w:rPr>
      </w:r>
      <w:r>
        <w:rPr>
          <w:noProof/>
        </w:rPr>
        <w:fldChar w:fldCharType="separate"/>
      </w:r>
      <w:r>
        <w:rPr>
          <w:noProof/>
        </w:rPr>
        <w:t>28</w:t>
      </w:r>
      <w:r>
        <w:rPr>
          <w:noProof/>
        </w:rPr>
        <w:fldChar w:fldCharType="end"/>
      </w:r>
    </w:p>
    <w:p w14:paraId="30E86F8B" w14:textId="29E77A4B" w:rsidR="0006567F" w:rsidRDefault="0006567F">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_Toc175662595 \h </w:instrText>
      </w:r>
      <w:r>
        <w:rPr>
          <w:noProof/>
        </w:rPr>
      </w:r>
      <w:r>
        <w:rPr>
          <w:noProof/>
        </w:rPr>
        <w:fldChar w:fldCharType="separate"/>
      </w:r>
      <w:r>
        <w:rPr>
          <w:noProof/>
        </w:rPr>
        <w:t>28</w:t>
      </w:r>
      <w:r>
        <w:rPr>
          <w:noProof/>
        </w:rPr>
        <w:fldChar w:fldCharType="end"/>
      </w:r>
    </w:p>
    <w:p w14:paraId="600BF199" w14:textId="74684758" w:rsidR="0006567F" w:rsidRDefault="0006567F">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_Toc175662596 \h </w:instrText>
      </w:r>
      <w:r>
        <w:rPr>
          <w:noProof/>
        </w:rPr>
      </w:r>
      <w:r>
        <w:rPr>
          <w:noProof/>
        </w:rPr>
        <w:fldChar w:fldCharType="separate"/>
      </w:r>
      <w:r>
        <w:rPr>
          <w:noProof/>
        </w:rPr>
        <w:t>28</w:t>
      </w:r>
      <w:r>
        <w:rPr>
          <w:noProof/>
        </w:rPr>
        <w:fldChar w:fldCharType="end"/>
      </w:r>
    </w:p>
    <w:p w14:paraId="45406D13" w14:textId="4159AC42" w:rsidR="0006567F" w:rsidRDefault="0006567F">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_Toc175662597 \h </w:instrText>
      </w:r>
      <w:r>
        <w:rPr>
          <w:noProof/>
        </w:rPr>
      </w:r>
      <w:r>
        <w:rPr>
          <w:noProof/>
        </w:rPr>
        <w:fldChar w:fldCharType="separate"/>
      </w:r>
      <w:r>
        <w:rPr>
          <w:noProof/>
        </w:rPr>
        <w:t>28</w:t>
      </w:r>
      <w:r>
        <w:rPr>
          <w:noProof/>
        </w:rPr>
        <w:fldChar w:fldCharType="end"/>
      </w:r>
    </w:p>
    <w:p w14:paraId="53A53A5B" w14:textId="0431EFCC" w:rsidR="0006567F" w:rsidRDefault="0006567F">
      <w:pPr>
        <w:pStyle w:val="TOC4"/>
        <w:rPr>
          <w:rFonts w:asciiTheme="minorHAnsi" w:eastAsiaTheme="minorEastAsia" w:hAnsiTheme="minorHAnsi" w:cstheme="minorBidi"/>
          <w:noProof/>
          <w:kern w:val="2"/>
          <w:sz w:val="21"/>
          <w:szCs w:val="22"/>
          <w:lang w:val="en-US" w:eastAsia="zh-CN"/>
        </w:rPr>
      </w:pPr>
      <w:r w:rsidRPr="00F62A2C">
        <w:rPr>
          <w:noProof/>
          <w:lang w:val="en-US"/>
        </w:rPr>
        <w:t>6.1.6.2</w:t>
      </w:r>
      <w:r>
        <w:rPr>
          <w:rFonts w:asciiTheme="minorHAnsi" w:eastAsiaTheme="minorEastAsia" w:hAnsiTheme="minorHAnsi" w:cstheme="minorBidi"/>
          <w:noProof/>
          <w:kern w:val="2"/>
          <w:sz w:val="21"/>
          <w:szCs w:val="22"/>
          <w:lang w:val="en-US" w:eastAsia="zh-CN"/>
        </w:rPr>
        <w:tab/>
      </w:r>
      <w:r w:rsidRPr="00F62A2C">
        <w:rPr>
          <w:noProof/>
          <w:lang w:val="en-US"/>
        </w:rPr>
        <w:t>Structured data types</w:t>
      </w:r>
      <w:r>
        <w:rPr>
          <w:noProof/>
        </w:rPr>
        <w:tab/>
      </w:r>
      <w:r>
        <w:rPr>
          <w:noProof/>
        </w:rPr>
        <w:fldChar w:fldCharType="begin"/>
      </w:r>
      <w:r>
        <w:rPr>
          <w:noProof/>
        </w:rPr>
        <w:instrText xml:space="preserve"> PAGEREF _Toc175662598 \h </w:instrText>
      </w:r>
      <w:r>
        <w:rPr>
          <w:noProof/>
        </w:rPr>
      </w:r>
      <w:r>
        <w:rPr>
          <w:noProof/>
        </w:rPr>
        <w:fldChar w:fldCharType="separate"/>
      </w:r>
      <w:r>
        <w:rPr>
          <w:noProof/>
        </w:rPr>
        <w:t>29</w:t>
      </w:r>
      <w:r>
        <w:rPr>
          <w:noProof/>
        </w:rPr>
        <w:fldChar w:fldCharType="end"/>
      </w:r>
    </w:p>
    <w:p w14:paraId="04BCA7B4" w14:textId="480E5FA8" w:rsidR="0006567F" w:rsidRDefault="0006567F">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_Toc175662599 \h </w:instrText>
      </w:r>
      <w:r>
        <w:rPr>
          <w:noProof/>
        </w:rPr>
      </w:r>
      <w:r>
        <w:rPr>
          <w:noProof/>
        </w:rPr>
        <w:fldChar w:fldCharType="separate"/>
      </w:r>
      <w:r>
        <w:rPr>
          <w:noProof/>
        </w:rPr>
        <w:t>29</w:t>
      </w:r>
      <w:r>
        <w:rPr>
          <w:noProof/>
        </w:rPr>
        <w:fldChar w:fldCharType="end"/>
      </w:r>
    </w:p>
    <w:p w14:paraId="547A546B" w14:textId="2C00C602" w:rsidR="0006567F" w:rsidRDefault="0006567F">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_Toc175662600 \h </w:instrText>
      </w:r>
      <w:r>
        <w:rPr>
          <w:noProof/>
        </w:rPr>
      </w:r>
      <w:r>
        <w:rPr>
          <w:noProof/>
        </w:rPr>
        <w:fldChar w:fldCharType="separate"/>
      </w:r>
      <w:r>
        <w:rPr>
          <w:noProof/>
        </w:rPr>
        <w:t>30</w:t>
      </w:r>
      <w:r>
        <w:rPr>
          <w:noProof/>
        </w:rPr>
        <w:fldChar w:fldCharType="end"/>
      </w:r>
    </w:p>
    <w:p w14:paraId="74057744" w14:textId="4638F8D2" w:rsidR="0006567F" w:rsidRDefault="0006567F">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_Toc175662601 \h </w:instrText>
      </w:r>
      <w:r>
        <w:rPr>
          <w:noProof/>
        </w:rPr>
      </w:r>
      <w:r>
        <w:rPr>
          <w:noProof/>
        </w:rPr>
        <w:fldChar w:fldCharType="separate"/>
      </w:r>
      <w:r>
        <w:rPr>
          <w:noProof/>
        </w:rPr>
        <w:t>34</w:t>
      </w:r>
      <w:r>
        <w:rPr>
          <w:noProof/>
        </w:rPr>
        <w:fldChar w:fldCharType="end"/>
      </w:r>
    </w:p>
    <w:p w14:paraId="10BD6936" w14:textId="1B229647" w:rsidR="0006567F" w:rsidRDefault="0006567F">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_Toc175662602 \h </w:instrText>
      </w:r>
      <w:r>
        <w:rPr>
          <w:noProof/>
        </w:rPr>
      </w:r>
      <w:r>
        <w:rPr>
          <w:noProof/>
        </w:rPr>
        <w:fldChar w:fldCharType="separate"/>
      </w:r>
      <w:r>
        <w:rPr>
          <w:noProof/>
        </w:rPr>
        <w:t>34</w:t>
      </w:r>
      <w:r>
        <w:rPr>
          <w:noProof/>
        </w:rPr>
        <w:fldChar w:fldCharType="end"/>
      </w:r>
    </w:p>
    <w:p w14:paraId="4D79F9AF" w14:textId="68B7E683" w:rsidR="0006567F" w:rsidRDefault="0006567F">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_Toc175662603 \h </w:instrText>
      </w:r>
      <w:r>
        <w:rPr>
          <w:noProof/>
        </w:rPr>
      </w:r>
      <w:r>
        <w:rPr>
          <w:noProof/>
        </w:rPr>
        <w:fldChar w:fldCharType="separate"/>
      </w:r>
      <w:r>
        <w:rPr>
          <w:noProof/>
        </w:rPr>
        <w:t>34</w:t>
      </w:r>
      <w:r>
        <w:rPr>
          <w:noProof/>
        </w:rPr>
        <w:fldChar w:fldCharType="end"/>
      </w:r>
    </w:p>
    <w:p w14:paraId="5B6C89D6" w14:textId="6A774876" w:rsidR="0006567F" w:rsidRDefault="0006567F">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_Toc175662604 \h </w:instrText>
      </w:r>
      <w:r>
        <w:rPr>
          <w:noProof/>
        </w:rPr>
      </w:r>
      <w:r>
        <w:rPr>
          <w:noProof/>
        </w:rPr>
        <w:fldChar w:fldCharType="separate"/>
      </w:r>
      <w:r>
        <w:rPr>
          <w:noProof/>
        </w:rPr>
        <w:t>35</w:t>
      </w:r>
      <w:r>
        <w:rPr>
          <w:noProof/>
        </w:rPr>
        <w:fldChar w:fldCharType="end"/>
      </w:r>
    </w:p>
    <w:p w14:paraId="6DF0B9B8" w14:textId="6D016620" w:rsidR="0006567F" w:rsidRDefault="0006567F">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_Toc175662605 \h </w:instrText>
      </w:r>
      <w:r>
        <w:rPr>
          <w:noProof/>
        </w:rPr>
      </w:r>
      <w:r>
        <w:rPr>
          <w:noProof/>
        </w:rPr>
        <w:fldChar w:fldCharType="separate"/>
      </w:r>
      <w:r>
        <w:rPr>
          <w:noProof/>
        </w:rPr>
        <w:t>35</w:t>
      </w:r>
      <w:r>
        <w:rPr>
          <w:noProof/>
        </w:rPr>
        <w:fldChar w:fldCharType="end"/>
      </w:r>
    </w:p>
    <w:p w14:paraId="4711C606" w14:textId="563BED55" w:rsidR="0006567F" w:rsidRDefault="0006567F">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_Toc175662606 \h </w:instrText>
      </w:r>
      <w:r>
        <w:rPr>
          <w:noProof/>
        </w:rPr>
      </w:r>
      <w:r>
        <w:rPr>
          <w:noProof/>
        </w:rPr>
        <w:fldChar w:fldCharType="separate"/>
      </w:r>
      <w:r>
        <w:rPr>
          <w:noProof/>
        </w:rPr>
        <w:t>35</w:t>
      </w:r>
      <w:r>
        <w:rPr>
          <w:noProof/>
        </w:rPr>
        <w:fldChar w:fldCharType="end"/>
      </w:r>
    </w:p>
    <w:p w14:paraId="0FE6A987" w14:textId="47F5C061" w:rsidR="0006567F" w:rsidRDefault="0006567F">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_Toc175662607 \h </w:instrText>
      </w:r>
      <w:r>
        <w:rPr>
          <w:noProof/>
        </w:rPr>
      </w:r>
      <w:r>
        <w:rPr>
          <w:noProof/>
        </w:rPr>
        <w:fldChar w:fldCharType="separate"/>
      </w:r>
      <w:r>
        <w:rPr>
          <w:noProof/>
        </w:rPr>
        <w:t>36</w:t>
      </w:r>
      <w:r>
        <w:rPr>
          <w:noProof/>
        </w:rPr>
        <w:fldChar w:fldCharType="end"/>
      </w:r>
    </w:p>
    <w:p w14:paraId="1F024F40" w14:textId="6F87EAB0" w:rsidR="0006567F" w:rsidRDefault="0006567F">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_Toc175662608 \h </w:instrText>
      </w:r>
      <w:r>
        <w:rPr>
          <w:noProof/>
        </w:rPr>
      </w:r>
      <w:r>
        <w:rPr>
          <w:noProof/>
        </w:rPr>
        <w:fldChar w:fldCharType="separate"/>
      </w:r>
      <w:r>
        <w:rPr>
          <w:noProof/>
        </w:rPr>
        <w:t>36</w:t>
      </w:r>
      <w:r>
        <w:rPr>
          <w:noProof/>
        </w:rPr>
        <w:fldChar w:fldCharType="end"/>
      </w:r>
    </w:p>
    <w:p w14:paraId="36A70E5C" w14:textId="423E757F" w:rsidR="0006567F" w:rsidRDefault="0006567F">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_Toc175662609 \h </w:instrText>
      </w:r>
      <w:r>
        <w:rPr>
          <w:noProof/>
        </w:rPr>
      </w:r>
      <w:r>
        <w:rPr>
          <w:noProof/>
        </w:rPr>
        <w:fldChar w:fldCharType="separate"/>
      </w:r>
      <w:r>
        <w:rPr>
          <w:noProof/>
        </w:rPr>
        <w:t>39</w:t>
      </w:r>
      <w:r>
        <w:rPr>
          <w:noProof/>
        </w:rPr>
        <w:fldChar w:fldCharType="end"/>
      </w:r>
    </w:p>
    <w:p w14:paraId="41DEBD88" w14:textId="464D18A2" w:rsidR="0006567F" w:rsidRDefault="0006567F">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_Toc175662610 \h </w:instrText>
      </w:r>
      <w:r>
        <w:rPr>
          <w:noProof/>
        </w:rPr>
      </w:r>
      <w:r>
        <w:rPr>
          <w:noProof/>
        </w:rPr>
        <w:fldChar w:fldCharType="separate"/>
      </w:r>
      <w:r>
        <w:rPr>
          <w:noProof/>
        </w:rPr>
        <w:t>39</w:t>
      </w:r>
      <w:r>
        <w:rPr>
          <w:noProof/>
        </w:rPr>
        <w:fldChar w:fldCharType="end"/>
      </w:r>
    </w:p>
    <w:p w14:paraId="1919E9A5" w14:textId="05119128" w:rsidR="0006567F" w:rsidRDefault="0006567F">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_Toc175662611 \h </w:instrText>
      </w:r>
      <w:r>
        <w:rPr>
          <w:noProof/>
        </w:rPr>
      </w:r>
      <w:r>
        <w:rPr>
          <w:noProof/>
        </w:rPr>
        <w:fldChar w:fldCharType="separate"/>
      </w:r>
      <w:r>
        <w:rPr>
          <w:noProof/>
        </w:rPr>
        <w:t>40</w:t>
      </w:r>
      <w:r>
        <w:rPr>
          <w:noProof/>
        </w:rPr>
        <w:fldChar w:fldCharType="end"/>
      </w:r>
    </w:p>
    <w:p w14:paraId="12250D40" w14:textId="5E641434" w:rsidR="0006567F" w:rsidRDefault="0006567F">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_Toc175662612 \h </w:instrText>
      </w:r>
      <w:r>
        <w:rPr>
          <w:noProof/>
        </w:rPr>
      </w:r>
      <w:r>
        <w:rPr>
          <w:noProof/>
        </w:rPr>
        <w:fldChar w:fldCharType="separate"/>
      </w:r>
      <w:r>
        <w:rPr>
          <w:noProof/>
        </w:rPr>
        <w:t>42</w:t>
      </w:r>
      <w:r>
        <w:rPr>
          <w:noProof/>
        </w:rPr>
        <w:fldChar w:fldCharType="end"/>
      </w:r>
    </w:p>
    <w:p w14:paraId="327A0D78" w14:textId="39494090" w:rsidR="0006567F" w:rsidRDefault="0006567F">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_Toc175662613 \h </w:instrText>
      </w:r>
      <w:r>
        <w:rPr>
          <w:noProof/>
        </w:rPr>
      </w:r>
      <w:r>
        <w:rPr>
          <w:noProof/>
        </w:rPr>
        <w:fldChar w:fldCharType="separate"/>
      </w:r>
      <w:r>
        <w:rPr>
          <w:noProof/>
        </w:rPr>
        <w:t>42</w:t>
      </w:r>
      <w:r>
        <w:rPr>
          <w:noProof/>
        </w:rPr>
        <w:fldChar w:fldCharType="end"/>
      </w:r>
    </w:p>
    <w:p w14:paraId="0F63776F" w14:textId="5AE8C0BD" w:rsidR="0006567F" w:rsidRDefault="0006567F">
      <w:pPr>
        <w:pStyle w:val="TOC4"/>
        <w:rPr>
          <w:rFonts w:asciiTheme="minorHAnsi" w:eastAsiaTheme="minorEastAsia" w:hAnsiTheme="minorHAnsi" w:cstheme="minorBidi"/>
          <w:noProof/>
          <w:kern w:val="2"/>
          <w:sz w:val="21"/>
          <w:szCs w:val="22"/>
          <w:lang w:val="en-US" w:eastAsia="zh-CN"/>
        </w:rPr>
      </w:pPr>
      <w:r w:rsidRPr="00F62A2C">
        <w:rPr>
          <w:noProof/>
          <w:lang w:val="en-US"/>
        </w:rPr>
        <w:t>6.1.6.3</w:t>
      </w:r>
      <w:r>
        <w:rPr>
          <w:rFonts w:asciiTheme="minorHAnsi" w:eastAsiaTheme="minorEastAsia" w:hAnsiTheme="minorHAnsi" w:cstheme="minorBidi"/>
          <w:noProof/>
          <w:kern w:val="2"/>
          <w:sz w:val="21"/>
          <w:szCs w:val="22"/>
          <w:lang w:val="en-US" w:eastAsia="zh-CN"/>
        </w:rPr>
        <w:tab/>
      </w:r>
      <w:r w:rsidRPr="00F62A2C">
        <w:rPr>
          <w:noProof/>
          <w:lang w:val="en-US"/>
        </w:rPr>
        <w:t>Simple data types and enumerations</w:t>
      </w:r>
      <w:r>
        <w:rPr>
          <w:noProof/>
        </w:rPr>
        <w:tab/>
      </w:r>
      <w:r>
        <w:rPr>
          <w:noProof/>
        </w:rPr>
        <w:fldChar w:fldCharType="begin"/>
      </w:r>
      <w:r>
        <w:rPr>
          <w:noProof/>
        </w:rPr>
        <w:instrText xml:space="preserve"> PAGEREF _Toc175662614 \h </w:instrText>
      </w:r>
      <w:r>
        <w:rPr>
          <w:noProof/>
        </w:rPr>
      </w:r>
      <w:r>
        <w:rPr>
          <w:noProof/>
        </w:rPr>
        <w:fldChar w:fldCharType="separate"/>
      </w:r>
      <w:r>
        <w:rPr>
          <w:noProof/>
        </w:rPr>
        <w:t>42</w:t>
      </w:r>
      <w:r>
        <w:rPr>
          <w:noProof/>
        </w:rPr>
        <w:fldChar w:fldCharType="end"/>
      </w:r>
    </w:p>
    <w:p w14:paraId="75E991B2" w14:textId="3A0C8D97" w:rsidR="0006567F" w:rsidRDefault="0006567F">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_Toc175662615 \h </w:instrText>
      </w:r>
      <w:r>
        <w:rPr>
          <w:noProof/>
        </w:rPr>
      </w:r>
      <w:r>
        <w:rPr>
          <w:noProof/>
        </w:rPr>
        <w:fldChar w:fldCharType="separate"/>
      </w:r>
      <w:r>
        <w:rPr>
          <w:noProof/>
        </w:rPr>
        <w:t>42</w:t>
      </w:r>
      <w:r>
        <w:rPr>
          <w:noProof/>
        </w:rPr>
        <w:fldChar w:fldCharType="end"/>
      </w:r>
    </w:p>
    <w:p w14:paraId="1C875898" w14:textId="1E51A999" w:rsidR="0006567F" w:rsidRDefault="0006567F">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_Toc175662616 \h </w:instrText>
      </w:r>
      <w:r>
        <w:rPr>
          <w:noProof/>
        </w:rPr>
      </w:r>
      <w:r>
        <w:rPr>
          <w:noProof/>
        </w:rPr>
        <w:fldChar w:fldCharType="separate"/>
      </w:r>
      <w:r>
        <w:rPr>
          <w:noProof/>
        </w:rPr>
        <w:t>42</w:t>
      </w:r>
      <w:r>
        <w:rPr>
          <w:noProof/>
        </w:rPr>
        <w:fldChar w:fldCharType="end"/>
      </w:r>
    </w:p>
    <w:p w14:paraId="0F5E8DAC" w14:textId="76C2E073" w:rsidR="0006567F" w:rsidRDefault="0006567F">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_Toc175662617 \h </w:instrText>
      </w:r>
      <w:r>
        <w:rPr>
          <w:noProof/>
        </w:rPr>
      </w:r>
      <w:r>
        <w:rPr>
          <w:noProof/>
        </w:rPr>
        <w:fldChar w:fldCharType="separate"/>
      </w:r>
      <w:r>
        <w:rPr>
          <w:noProof/>
        </w:rPr>
        <w:t>43</w:t>
      </w:r>
      <w:r>
        <w:rPr>
          <w:noProof/>
        </w:rPr>
        <w:fldChar w:fldCharType="end"/>
      </w:r>
    </w:p>
    <w:p w14:paraId="396DB9C8" w14:textId="5AA3C8C2" w:rsidR="0006567F" w:rsidRDefault="0006567F">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_Toc175662618 \h </w:instrText>
      </w:r>
      <w:r>
        <w:rPr>
          <w:noProof/>
        </w:rPr>
      </w:r>
      <w:r>
        <w:rPr>
          <w:noProof/>
        </w:rPr>
        <w:fldChar w:fldCharType="separate"/>
      </w:r>
      <w:r>
        <w:rPr>
          <w:noProof/>
        </w:rPr>
        <w:t>43</w:t>
      </w:r>
      <w:r>
        <w:rPr>
          <w:noProof/>
        </w:rPr>
        <w:fldChar w:fldCharType="end"/>
      </w:r>
    </w:p>
    <w:p w14:paraId="417CED45" w14:textId="6CD7D91F" w:rsidR="0006567F" w:rsidRDefault="0006567F">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_Toc175662619 \h </w:instrText>
      </w:r>
      <w:r>
        <w:rPr>
          <w:noProof/>
        </w:rPr>
      </w:r>
      <w:r>
        <w:rPr>
          <w:noProof/>
        </w:rPr>
        <w:fldChar w:fldCharType="separate"/>
      </w:r>
      <w:r>
        <w:rPr>
          <w:noProof/>
        </w:rPr>
        <w:t>43</w:t>
      </w:r>
      <w:r>
        <w:rPr>
          <w:noProof/>
        </w:rPr>
        <w:fldChar w:fldCharType="end"/>
      </w:r>
    </w:p>
    <w:p w14:paraId="70A75212" w14:textId="7396BE4D" w:rsidR="0006567F" w:rsidRDefault="0006567F">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_Toc175662620 \h </w:instrText>
      </w:r>
      <w:r>
        <w:rPr>
          <w:noProof/>
        </w:rPr>
      </w:r>
      <w:r>
        <w:rPr>
          <w:noProof/>
        </w:rPr>
        <w:fldChar w:fldCharType="separate"/>
      </w:r>
      <w:r>
        <w:rPr>
          <w:noProof/>
        </w:rPr>
        <w:t>43</w:t>
      </w:r>
      <w:r>
        <w:rPr>
          <w:noProof/>
        </w:rPr>
        <w:fldChar w:fldCharType="end"/>
      </w:r>
    </w:p>
    <w:p w14:paraId="5E046CDB" w14:textId="185187BE" w:rsidR="0006567F" w:rsidRDefault="0006567F">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_Toc175662621 \h </w:instrText>
      </w:r>
      <w:r>
        <w:rPr>
          <w:noProof/>
        </w:rPr>
      </w:r>
      <w:r>
        <w:rPr>
          <w:noProof/>
        </w:rPr>
        <w:fldChar w:fldCharType="separate"/>
      </w:r>
      <w:r>
        <w:rPr>
          <w:noProof/>
        </w:rPr>
        <w:t>43</w:t>
      </w:r>
      <w:r>
        <w:rPr>
          <w:noProof/>
        </w:rPr>
        <w:fldChar w:fldCharType="end"/>
      </w:r>
    </w:p>
    <w:p w14:paraId="6AD0F22F" w14:textId="40403424" w:rsidR="0006567F" w:rsidRDefault="0006567F">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_Toc175662622 \h </w:instrText>
      </w:r>
      <w:r>
        <w:rPr>
          <w:noProof/>
        </w:rPr>
      </w:r>
      <w:r>
        <w:rPr>
          <w:noProof/>
        </w:rPr>
        <w:fldChar w:fldCharType="separate"/>
      </w:r>
      <w:r>
        <w:rPr>
          <w:noProof/>
        </w:rPr>
        <w:t>43</w:t>
      </w:r>
      <w:r>
        <w:rPr>
          <w:noProof/>
        </w:rPr>
        <w:fldChar w:fldCharType="end"/>
      </w:r>
    </w:p>
    <w:p w14:paraId="6CE7F31A" w14:textId="5D933C2C" w:rsidR="0006567F" w:rsidRDefault="0006567F">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_Toc175662623 \h </w:instrText>
      </w:r>
      <w:r>
        <w:rPr>
          <w:noProof/>
        </w:rPr>
      </w:r>
      <w:r>
        <w:rPr>
          <w:noProof/>
        </w:rPr>
        <w:fldChar w:fldCharType="separate"/>
      </w:r>
      <w:r>
        <w:rPr>
          <w:noProof/>
        </w:rPr>
        <w:t>43</w:t>
      </w:r>
      <w:r>
        <w:rPr>
          <w:noProof/>
        </w:rPr>
        <w:fldChar w:fldCharType="end"/>
      </w:r>
    </w:p>
    <w:p w14:paraId="19661A5E" w14:textId="7AA1D679" w:rsidR="0006567F" w:rsidRDefault="0006567F">
      <w:pPr>
        <w:pStyle w:val="TOC3"/>
        <w:rPr>
          <w:rFonts w:asciiTheme="minorHAnsi" w:eastAsiaTheme="minorEastAsia" w:hAnsiTheme="minorHAnsi" w:cstheme="minorBidi"/>
          <w:noProof/>
          <w:kern w:val="2"/>
          <w:sz w:val="21"/>
          <w:szCs w:val="22"/>
          <w:lang w:val="en-US" w:eastAsia="zh-CN"/>
        </w:rPr>
      </w:pPr>
      <w:r w:rsidRPr="00F62A2C">
        <w:rPr>
          <w:noProof/>
          <w:lang w:val="en-US"/>
        </w:rPr>
        <w:t>6.1.9</w:t>
      </w:r>
      <w:r>
        <w:rPr>
          <w:rFonts w:asciiTheme="minorHAnsi" w:eastAsiaTheme="minorEastAsia" w:hAnsiTheme="minorHAnsi" w:cstheme="minorBidi"/>
          <w:noProof/>
          <w:kern w:val="2"/>
          <w:sz w:val="21"/>
          <w:szCs w:val="22"/>
          <w:lang w:val="en-US" w:eastAsia="zh-CN"/>
        </w:rPr>
        <w:tab/>
      </w:r>
      <w:r w:rsidRPr="00F62A2C">
        <w:rPr>
          <w:noProof/>
          <w:lang w:val="en-US"/>
        </w:rPr>
        <w:t>Security</w:t>
      </w:r>
      <w:r>
        <w:rPr>
          <w:noProof/>
        </w:rPr>
        <w:tab/>
      </w:r>
      <w:r>
        <w:rPr>
          <w:noProof/>
        </w:rPr>
        <w:fldChar w:fldCharType="begin"/>
      </w:r>
      <w:r>
        <w:rPr>
          <w:noProof/>
        </w:rPr>
        <w:instrText xml:space="preserve"> PAGEREF _Toc175662624 \h </w:instrText>
      </w:r>
      <w:r>
        <w:rPr>
          <w:noProof/>
        </w:rPr>
      </w:r>
      <w:r>
        <w:rPr>
          <w:noProof/>
        </w:rPr>
        <w:fldChar w:fldCharType="separate"/>
      </w:r>
      <w:r>
        <w:rPr>
          <w:noProof/>
        </w:rPr>
        <w:t>44</w:t>
      </w:r>
      <w:r>
        <w:rPr>
          <w:noProof/>
        </w:rPr>
        <w:fldChar w:fldCharType="end"/>
      </w:r>
    </w:p>
    <w:p w14:paraId="7D0E4D9B" w14:textId="4B000423" w:rsidR="0006567F" w:rsidRDefault="0006567F">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_Toc175662625 \h </w:instrText>
      </w:r>
      <w:r>
        <w:rPr>
          <w:noProof/>
        </w:rPr>
      </w:r>
      <w:r>
        <w:rPr>
          <w:noProof/>
        </w:rPr>
        <w:fldChar w:fldCharType="separate"/>
      </w:r>
      <w:r>
        <w:rPr>
          <w:noProof/>
        </w:rPr>
        <w:t>44</w:t>
      </w:r>
      <w:r>
        <w:rPr>
          <w:noProof/>
        </w:rPr>
        <w:fldChar w:fldCharType="end"/>
      </w:r>
    </w:p>
    <w:p w14:paraId="28C41BC3" w14:textId="0BCFF7EE" w:rsidR="0006567F" w:rsidRDefault="0006567F">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_Toc175662626 \h </w:instrText>
      </w:r>
      <w:r>
        <w:rPr>
          <w:noProof/>
        </w:rPr>
      </w:r>
      <w:r>
        <w:rPr>
          <w:noProof/>
        </w:rPr>
        <w:fldChar w:fldCharType="separate"/>
      </w:r>
      <w:r>
        <w:rPr>
          <w:noProof/>
        </w:rPr>
        <w:t>45</w:t>
      </w:r>
      <w:r>
        <w:rPr>
          <w:noProof/>
        </w:rPr>
        <w:fldChar w:fldCharType="end"/>
      </w:r>
    </w:p>
    <w:p w14:paraId="0669C369" w14:textId="3B911963" w:rsidR="0006567F" w:rsidRDefault="0006567F">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_Toc175662627 \h </w:instrText>
      </w:r>
      <w:r>
        <w:rPr>
          <w:noProof/>
        </w:rPr>
      </w:r>
      <w:r>
        <w:rPr>
          <w:noProof/>
        </w:rPr>
        <w:fldChar w:fldCharType="separate"/>
      </w:r>
      <w:r>
        <w:rPr>
          <w:noProof/>
        </w:rPr>
        <w:t>45</w:t>
      </w:r>
      <w:r>
        <w:rPr>
          <w:noProof/>
        </w:rPr>
        <w:fldChar w:fldCharType="end"/>
      </w:r>
    </w:p>
    <w:p w14:paraId="227A5622" w14:textId="5EE29BDF" w:rsidR="0006567F" w:rsidRDefault="0006567F">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_Toc175662628 \h </w:instrText>
      </w:r>
      <w:r>
        <w:rPr>
          <w:noProof/>
        </w:rPr>
      </w:r>
      <w:r>
        <w:rPr>
          <w:noProof/>
        </w:rPr>
        <w:fldChar w:fldCharType="separate"/>
      </w:r>
      <w:r>
        <w:rPr>
          <w:noProof/>
        </w:rPr>
        <w:t>45</w:t>
      </w:r>
      <w:r>
        <w:rPr>
          <w:noProof/>
        </w:rPr>
        <w:fldChar w:fldCharType="end"/>
      </w:r>
    </w:p>
    <w:p w14:paraId="4A4718AA" w14:textId="75521053" w:rsidR="0006567F" w:rsidRDefault="0006567F">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_Toc175662629 \h </w:instrText>
      </w:r>
      <w:r>
        <w:rPr>
          <w:noProof/>
        </w:rPr>
      </w:r>
      <w:r>
        <w:rPr>
          <w:noProof/>
        </w:rPr>
        <w:fldChar w:fldCharType="separate"/>
      </w:r>
      <w:r>
        <w:rPr>
          <w:noProof/>
        </w:rPr>
        <w:t>45</w:t>
      </w:r>
      <w:r>
        <w:rPr>
          <w:noProof/>
        </w:rPr>
        <w:fldChar w:fldCharType="end"/>
      </w:r>
    </w:p>
    <w:p w14:paraId="248A0215" w14:textId="7B4BBE6B" w:rsidR="0006567F" w:rsidRDefault="0006567F">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_Toc175662630 \h </w:instrText>
      </w:r>
      <w:r>
        <w:rPr>
          <w:noProof/>
        </w:rPr>
      </w:r>
      <w:r>
        <w:rPr>
          <w:noProof/>
        </w:rPr>
        <w:fldChar w:fldCharType="separate"/>
      </w:r>
      <w:r>
        <w:rPr>
          <w:noProof/>
        </w:rPr>
        <w:t>45</w:t>
      </w:r>
      <w:r>
        <w:rPr>
          <w:noProof/>
        </w:rPr>
        <w:fldChar w:fldCharType="end"/>
      </w:r>
    </w:p>
    <w:p w14:paraId="5D7EAEAD" w14:textId="3EFB1D72" w:rsidR="0006567F" w:rsidRDefault="0006567F">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_Toc175662631 \h </w:instrText>
      </w:r>
      <w:r>
        <w:rPr>
          <w:noProof/>
        </w:rPr>
      </w:r>
      <w:r>
        <w:rPr>
          <w:noProof/>
        </w:rPr>
        <w:fldChar w:fldCharType="separate"/>
      </w:r>
      <w:r>
        <w:rPr>
          <w:noProof/>
        </w:rPr>
        <w:t>45</w:t>
      </w:r>
      <w:r>
        <w:rPr>
          <w:noProof/>
        </w:rPr>
        <w:fldChar w:fldCharType="end"/>
      </w:r>
    </w:p>
    <w:p w14:paraId="600014E3" w14:textId="2A043AC7" w:rsidR="0006567F" w:rsidRDefault="0006567F">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_Toc175662632 \h </w:instrText>
      </w:r>
      <w:r>
        <w:rPr>
          <w:noProof/>
        </w:rPr>
      </w:r>
      <w:r>
        <w:rPr>
          <w:noProof/>
        </w:rPr>
        <w:fldChar w:fldCharType="separate"/>
      </w:r>
      <w:r>
        <w:rPr>
          <w:noProof/>
        </w:rPr>
        <w:t>45</w:t>
      </w:r>
      <w:r>
        <w:rPr>
          <w:noProof/>
        </w:rPr>
        <w:fldChar w:fldCharType="end"/>
      </w:r>
    </w:p>
    <w:p w14:paraId="7E2E33D5" w14:textId="4225BFF8" w:rsidR="0006567F" w:rsidRDefault="0006567F">
      <w:pPr>
        <w:pStyle w:val="TOC5"/>
        <w:rPr>
          <w:rFonts w:asciiTheme="minorHAnsi" w:eastAsiaTheme="minorEastAsia" w:hAnsiTheme="minorHAnsi" w:cstheme="minorBidi"/>
          <w:noProof/>
          <w:kern w:val="2"/>
          <w:sz w:val="21"/>
          <w:szCs w:val="22"/>
          <w:lang w:val="en-US" w:eastAsia="zh-CN"/>
        </w:rPr>
      </w:pPr>
      <w:r w:rsidRPr="00F62A2C">
        <w:rPr>
          <w:noProof/>
          <w:lang w:val="en-US"/>
        </w:rPr>
        <w:t>6.2.2.2.3</w:t>
      </w:r>
      <w:r>
        <w:rPr>
          <w:rFonts w:asciiTheme="minorHAnsi" w:eastAsiaTheme="minorEastAsia" w:hAnsiTheme="minorHAnsi" w:cstheme="minorBidi"/>
          <w:noProof/>
          <w:kern w:val="2"/>
          <w:sz w:val="21"/>
          <w:szCs w:val="22"/>
          <w:lang w:val="en-US" w:eastAsia="zh-CN"/>
        </w:rPr>
        <w:tab/>
      </w:r>
      <w:r w:rsidRPr="00F62A2C">
        <w:rPr>
          <w:noProof/>
          <w:lang w:val="en-US"/>
        </w:rPr>
        <w:t>Accept-Encoding</w:t>
      </w:r>
      <w:r>
        <w:rPr>
          <w:noProof/>
        </w:rPr>
        <w:tab/>
      </w:r>
      <w:r>
        <w:rPr>
          <w:noProof/>
        </w:rPr>
        <w:fldChar w:fldCharType="begin"/>
      </w:r>
      <w:r>
        <w:rPr>
          <w:noProof/>
        </w:rPr>
        <w:instrText xml:space="preserve"> PAGEREF _Toc175662633 \h </w:instrText>
      </w:r>
      <w:r>
        <w:rPr>
          <w:noProof/>
        </w:rPr>
      </w:r>
      <w:r>
        <w:rPr>
          <w:noProof/>
        </w:rPr>
        <w:fldChar w:fldCharType="separate"/>
      </w:r>
      <w:r>
        <w:rPr>
          <w:noProof/>
        </w:rPr>
        <w:t>45</w:t>
      </w:r>
      <w:r>
        <w:rPr>
          <w:noProof/>
        </w:rPr>
        <w:fldChar w:fldCharType="end"/>
      </w:r>
    </w:p>
    <w:p w14:paraId="4D877DBF" w14:textId="1DE405F1" w:rsidR="0006567F" w:rsidRDefault="0006567F">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_Toc175662634 \h </w:instrText>
      </w:r>
      <w:r>
        <w:rPr>
          <w:noProof/>
        </w:rPr>
      </w:r>
      <w:r>
        <w:rPr>
          <w:noProof/>
        </w:rPr>
        <w:fldChar w:fldCharType="separate"/>
      </w:r>
      <w:r>
        <w:rPr>
          <w:noProof/>
        </w:rPr>
        <w:t>46</w:t>
      </w:r>
      <w:r>
        <w:rPr>
          <w:noProof/>
        </w:rPr>
        <w:fldChar w:fldCharType="end"/>
      </w:r>
    </w:p>
    <w:p w14:paraId="61EFDC88" w14:textId="02FB3073" w:rsidR="0006567F" w:rsidRDefault="0006567F">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_Toc175662635 \h </w:instrText>
      </w:r>
      <w:r>
        <w:rPr>
          <w:noProof/>
        </w:rPr>
      </w:r>
      <w:r>
        <w:rPr>
          <w:noProof/>
        </w:rPr>
        <w:fldChar w:fldCharType="separate"/>
      </w:r>
      <w:r>
        <w:rPr>
          <w:noProof/>
        </w:rPr>
        <w:t>46</w:t>
      </w:r>
      <w:r>
        <w:rPr>
          <w:noProof/>
        </w:rPr>
        <w:fldChar w:fldCharType="end"/>
      </w:r>
    </w:p>
    <w:p w14:paraId="49EC2692" w14:textId="335A3B2F" w:rsidR="0006567F" w:rsidRDefault="0006567F">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_Toc175662636 \h </w:instrText>
      </w:r>
      <w:r>
        <w:rPr>
          <w:noProof/>
        </w:rPr>
      </w:r>
      <w:r>
        <w:rPr>
          <w:noProof/>
        </w:rPr>
        <w:fldChar w:fldCharType="separate"/>
      </w:r>
      <w:r>
        <w:rPr>
          <w:noProof/>
        </w:rPr>
        <w:t>46</w:t>
      </w:r>
      <w:r>
        <w:rPr>
          <w:noProof/>
        </w:rPr>
        <w:fldChar w:fldCharType="end"/>
      </w:r>
    </w:p>
    <w:p w14:paraId="03908EBA" w14:textId="06468D41" w:rsidR="0006567F" w:rsidRDefault="0006567F">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_Toc175662637 \h </w:instrText>
      </w:r>
      <w:r>
        <w:rPr>
          <w:noProof/>
        </w:rPr>
      </w:r>
      <w:r>
        <w:rPr>
          <w:noProof/>
        </w:rPr>
        <w:fldChar w:fldCharType="separate"/>
      </w:r>
      <w:r>
        <w:rPr>
          <w:noProof/>
        </w:rPr>
        <w:t>46</w:t>
      </w:r>
      <w:r>
        <w:rPr>
          <w:noProof/>
        </w:rPr>
        <w:fldChar w:fldCharType="end"/>
      </w:r>
    </w:p>
    <w:p w14:paraId="5BC02752" w14:textId="47F8C5EC" w:rsidR="0006567F" w:rsidRDefault="0006567F">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F62A2C">
        <w:rPr>
          <w:noProof/>
          <w:lang w:val="fr-FR"/>
        </w:rPr>
        <w:t>Document</w:t>
      </w:r>
      <w:r>
        <w:rPr>
          <w:noProof/>
        </w:rPr>
        <w:tab/>
      </w:r>
      <w:r>
        <w:rPr>
          <w:noProof/>
        </w:rPr>
        <w:fldChar w:fldCharType="begin"/>
      </w:r>
      <w:r>
        <w:rPr>
          <w:noProof/>
        </w:rPr>
        <w:instrText xml:space="preserve"> PAGEREF _Toc175662638 \h </w:instrText>
      </w:r>
      <w:r>
        <w:rPr>
          <w:noProof/>
        </w:rPr>
      </w:r>
      <w:r>
        <w:rPr>
          <w:noProof/>
        </w:rPr>
        <w:fldChar w:fldCharType="separate"/>
      </w:r>
      <w:r>
        <w:rPr>
          <w:noProof/>
        </w:rPr>
        <w:t>47</w:t>
      </w:r>
      <w:r>
        <w:rPr>
          <w:noProof/>
        </w:rPr>
        <w:fldChar w:fldCharType="end"/>
      </w:r>
    </w:p>
    <w:p w14:paraId="75B16601" w14:textId="125F242E" w:rsidR="0006567F" w:rsidRDefault="0006567F">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_Toc175662639 \h </w:instrText>
      </w:r>
      <w:r>
        <w:rPr>
          <w:noProof/>
        </w:rPr>
      </w:r>
      <w:r>
        <w:rPr>
          <w:noProof/>
        </w:rPr>
        <w:fldChar w:fldCharType="separate"/>
      </w:r>
      <w:r>
        <w:rPr>
          <w:noProof/>
        </w:rPr>
        <w:t>47</w:t>
      </w:r>
      <w:r>
        <w:rPr>
          <w:noProof/>
        </w:rPr>
        <w:fldChar w:fldCharType="end"/>
      </w:r>
    </w:p>
    <w:p w14:paraId="31A31FD0" w14:textId="2E2569E5" w:rsidR="0006567F" w:rsidRDefault="0006567F">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_Toc175662640 \h </w:instrText>
      </w:r>
      <w:r>
        <w:rPr>
          <w:noProof/>
        </w:rPr>
      </w:r>
      <w:r>
        <w:rPr>
          <w:noProof/>
        </w:rPr>
        <w:fldChar w:fldCharType="separate"/>
      </w:r>
      <w:r>
        <w:rPr>
          <w:noProof/>
        </w:rPr>
        <w:t>47</w:t>
      </w:r>
      <w:r>
        <w:rPr>
          <w:noProof/>
        </w:rPr>
        <w:fldChar w:fldCharType="end"/>
      </w:r>
    </w:p>
    <w:p w14:paraId="5A083452" w14:textId="7FCB8EBB" w:rsidR="0006567F" w:rsidRDefault="0006567F">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_Toc175662641 \h </w:instrText>
      </w:r>
      <w:r>
        <w:rPr>
          <w:noProof/>
        </w:rPr>
      </w:r>
      <w:r>
        <w:rPr>
          <w:noProof/>
        </w:rPr>
        <w:fldChar w:fldCharType="separate"/>
      </w:r>
      <w:r>
        <w:rPr>
          <w:noProof/>
        </w:rPr>
        <w:t>47</w:t>
      </w:r>
      <w:r>
        <w:rPr>
          <w:noProof/>
        </w:rPr>
        <w:fldChar w:fldCharType="end"/>
      </w:r>
    </w:p>
    <w:p w14:paraId="07CC0BC1" w14:textId="06731006" w:rsidR="0006567F" w:rsidRDefault="0006567F">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_Toc175662642 \h </w:instrText>
      </w:r>
      <w:r>
        <w:rPr>
          <w:noProof/>
        </w:rPr>
      </w:r>
      <w:r>
        <w:rPr>
          <w:noProof/>
        </w:rPr>
        <w:fldChar w:fldCharType="separate"/>
      </w:r>
      <w:r>
        <w:rPr>
          <w:noProof/>
        </w:rPr>
        <w:t>51</w:t>
      </w:r>
      <w:r>
        <w:rPr>
          <w:noProof/>
        </w:rPr>
        <w:fldChar w:fldCharType="end"/>
      </w:r>
    </w:p>
    <w:p w14:paraId="39EB960C" w14:textId="5C4C9561" w:rsidR="0006567F" w:rsidRDefault="0006567F">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_Toc175662643 \h </w:instrText>
      </w:r>
      <w:r>
        <w:rPr>
          <w:noProof/>
        </w:rPr>
      </w:r>
      <w:r>
        <w:rPr>
          <w:noProof/>
        </w:rPr>
        <w:fldChar w:fldCharType="separate"/>
      </w:r>
      <w:r>
        <w:rPr>
          <w:noProof/>
        </w:rPr>
        <w:t>51</w:t>
      </w:r>
      <w:r>
        <w:rPr>
          <w:noProof/>
        </w:rPr>
        <w:fldChar w:fldCharType="end"/>
      </w:r>
    </w:p>
    <w:p w14:paraId="1DE82746" w14:textId="58225981" w:rsidR="0006567F" w:rsidRDefault="0006567F">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_Toc175662644 \h </w:instrText>
      </w:r>
      <w:r>
        <w:rPr>
          <w:noProof/>
        </w:rPr>
      </w:r>
      <w:r>
        <w:rPr>
          <w:noProof/>
        </w:rPr>
        <w:fldChar w:fldCharType="separate"/>
      </w:r>
      <w:r>
        <w:rPr>
          <w:noProof/>
        </w:rPr>
        <w:t>51</w:t>
      </w:r>
      <w:r>
        <w:rPr>
          <w:noProof/>
        </w:rPr>
        <w:fldChar w:fldCharType="end"/>
      </w:r>
    </w:p>
    <w:p w14:paraId="6E3764E5" w14:textId="3BFD8AE8" w:rsidR="0006567F" w:rsidRDefault="0006567F">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_Toc175662645 \h </w:instrText>
      </w:r>
      <w:r>
        <w:rPr>
          <w:noProof/>
        </w:rPr>
      </w:r>
      <w:r>
        <w:rPr>
          <w:noProof/>
        </w:rPr>
        <w:fldChar w:fldCharType="separate"/>
      </w:r>
      <w:r>
        <w:rPr>
          <w:noProof/>
        </w:rPr>
        <w:t>51</w:t>
      </w:r>
      <w:r>
        <w:rPr>
          <w:noProof/>
        </w:rPr>
        <w:fldChar w:fldCharType="end"/>
      </w:r>
    </w:p>
    <w:p w14:paraId="5E26956F" w14:textId="776DC00B" w:rsidR="0006567F" w:rsidRDefault="0006567F">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_Toc175662646 \h </w:instrText>
      </w:r>
      <w:r>
        <w:rPr>
          <w:noProof/>
        </w:rPr>
      </w:r>
      <w:r>
        <w:rPr>
          <w:noProof/>
        </w:rPr>
        <w:fldChar w:fldCharType="separate"/>
      </w:r>
      <w:r>
        <w:rPr>
          <w:noProof/>
        </w:rPr>
        <w:t>53</w:t>
      </w:r>
      <w:r>
        <w:rPr>
          <w:noProof/>
        </w:rPr>
        <w:fldChar w:fldCharType="end"/>
      </w:r>
    </w:p>
    <w:p w14:paraId="093FA110" w14:textId="33ADC3E0" w:rsidR="0006567F" w:rsidRDefault="0006567F">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_Toc175662647 \h </w:instrText>
      </w:r>
      <w:r>
        <w:rPr>
          <w:noProof/>
        </w:rPr>
      </w:r>
      <w:r>
        <w:rPr>
          <w:noProof/>
        </w:rPr>
        <w:fldChar w:fldCharType="separate"/>
      </w:r>
      <w:r>
        <w:rPr>
          <w:noProof/>
        </w:rPr>
        <w:t>53</w:t>
      </w:r>
      <w:r>
        <w:rPr>
          <w:noProof/>
        </w:rPr>
        <w:fldChar w:fldCharType="end"/>
      </w:r>
    </w:p>
    <w:p w14:paraId="69129F34" w14:textId="114B127E" w:rsidR="0006567F" w:rsidRDefault="0006567F">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_Toc175662648 \h </w:instrText>
      </w:r>
      <w:r>
        <w:rPr>
          <w:noProof/>
        </w:rPr>
      </w:r>
      <w:r>
        <w:rPr>
          <w:noProof/>
        </w:rPr>
        <w:fldChar w:fldCharType="separate"/>
      </w:r>
      <w:r>
        <w:rPr>
          <w:noProof/>
        </w:rPr>
        <w:t>53</w:t>
      </w:r>
      <w:r>
        <w:rPr>
          <w:noProof/>
        </w:rPr>
        <w:fldChar w:fldCharType="end"/>
      </w:r>
    </w:p>
    <w:p w14:paraId="0A72772B" w14:textId="0F906C43" w:rsidR="0006567F" w:rsidRDefault="0006567F">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_Toc175662649 \h </w:instrText>
      </w:r>
      <w:r>
        <w:rPr>
          <w:noProof/>
        </w:rPr>
      </w:r>
      <w:r>
        <w:rPr>
          <w:noProof/>
        </w:rPr>
        <w:fldChar w:fldCharType="separate"/>
      </w:r>
      <w:r>
        <w:rPr>
          <w:noProof/>
        </w:rPr>
        <w:t>53</w:t>
      </w:r>
      <w:r>
        <w:rPr>
          <w:noProof/>
        </w:rPr>
        <w:fldChar w:fldCharType="end"/>
      </w:r>
    </w:p>
    <w:p w14:paraId="645267F6" w14:textId="0151E0A5" w:rsidR="0006567F" w:rsidRDefault="0006567F">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_Toc175662650 \h </w:instrText>
      </w:r>
      <w:r>
        <w:rPr>
          <w:noProof/>
        </w:rPr>
      </w:r>
      <w:r>
        <w:rPr>
          <w:noProof/>
        </w:rPr>
        <w:fldChar w:fldCharType="separate"/>
      </w:r>
      <w:r>
        <w:rPr>
          <w:noProof/>
        </w:rPr>
        <w:t>55</w:t>
      </w:r>
      <w:r>
        <w:rPr>
          <w:noProof/>
        </w:rPr>
        <w:fldChar w:fldCharType="end"/>
      </w:r>
    </w:p>
    <w:p w14:paraId="486B432D" w14:textId="0025D395" w:rsidR="0006567F" w:rsidRDefault="0006567F">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_Toc175662651 \h </w:instrText>
      </w:r>
      <w:r>
        <w:rPr>
          <w:noProof/>
        </w:rPr>
      </w:r>
      <w:r>
        <w:rPr>
          <w:noProof/>
        </w:rPr>
        <w:fldChar w:fldCharType="separate"/>
      </w:r>
      <w:r>
        <w:rPr>
          <w:noProof/>
        </w:rPr>
        <w:t>55</w:t>
      </w:r>
      <w:r>
        <w:rPr>
          <w:noProof/>
        </w:rPr>
        <w:fldChar w:fldCharType="end"/>
      </w:r>
    </w:p>
    <w:p w14:paraId="55FCE405" w14:textId="4C5C12CB" w:rsidR="0006567F" w:rsidRDefault="0006567F">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_Toc175662652 \h </w:instrText>
      </w:r>
      <w:r>
        <w:rPr>
          <w:noProof/>
        </w:rPr>
      </w:r>
      <w:r>
        <w:rPr>
          <w:noProof/>
        </w:rPr>
        <w:fldChar w:fldCharType="separate"/>
      </w:r>
      <w:r>
        <w:rPr>
          <w:noProof/>
        </w:rPr>
        <w:t>55</w:t>
      </w:r>
      <w:r>
        <w:rPr>
          <w:noProof/>
        </w:rPr>
        <w:fldChar w:fldCharType="end"/>
      </w:r>
    </w:p>
    <w:p w14:paraId="61C48961" w14:textId="7ACE9DBE" w:rsidR="0006567F" w:rsidRDefault="0006567F">
      <w:pPr>
        <w:pStyle w:val="TOC5"/>
        <w:rPr>
          <w:rFonts w:asciiTheme="minorHAnsi" w:eastAsiaTheme="minorEastAsia" w:hAnsiTheme="minorHAnsi" w:cstheme="minorBidi"/>
          <w:noProof/>
          <w:kern w:val="2"/>
          <w:sz w:val="21"/>
          <w:szCs w:val="22"/>
          <w:lang w:val="en-US" w:eastAsia="zh-CN"/>
        </w:rPr>
      </w:pPr>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_Toc175662653 \h </w:instrText>
      </w:r>
      <w:r>
        <w:rPr>
          <w:noProof/>
        </w:rPr>
      </w:r>
      <w:r>
        <w:rPr>
          <w:noProof/>
        </w:rPr>
        <w:fldChar w:fldCharType="separate"/>
      </w:r>
      <w:r>
        <w:rPr>
          <w:noProof/>
        </w:rPr>
        <w:t>55</w:t>
      </w:r>
      <w:r>
        <w:rPr>
          <w:noProof/>
        </w:rPr>
        <w:fldChar w:fldCharType="end"/>
      </w:r>
    </w:p>
    <w:p w14:paraId="4BD727DA" w14:textId="4F1D4420" w:rsidR="0006567F" w:rsidRDefault="0006567F">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_Toc175662654 \h </w:instrText>
      </w:r>
      <w:r>
        <w:rPr>
          <w:noProof/>
        </w:rPr>
      </w:r>
      <w:r>
        <w:rPr>
          <w:noProof/>
        </w:rPr>
        <w:fldChar w:fldCharType="separate"/>
      </w:r>
      <w:r>
        <w:rPr>
          <w:noProof/>
        </w:rPr>
        <w:t>56</w:t>
      </w:r>
      <w:r>
        <w:rPr>
          <w:noProof/>
        </w:rPr>
        <w:fldChar w:fldCharType="end"/>
      </w:r>
    </w:p>
    <w:p w14:paraId="1820B954" w14:textId="189E6E7E" w:rsidR="0006567F" w:rsidRDefault="0006567F">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_Toc175662655 \h </w:instrText>
      </w:r>
      <w:r>
        <w:rPr>
          <w:noProof/>
        </w:rPr>
      </w:r>
      <w:r>
        <w:rPr>
          <w:noProof/>
        </w:rPr>
        <w:fldChar w:fldCharType="separate"/>
      </w:r>
      <w:r>
        <w:rPr>
          <w:noProof/>
        </w:rPr>
        <w:t>57</w:t>
      </w:r>
      <w:r>
        <w:rPr>
          <w:noProof/>
        </w:rPr>
        <w:fldChar w:fldCharType="end"/>
      </w:r>
    </w:p>
    <w:p w14:paraId="3A728AE8" w14:textId="0D86F652" w:rsidR="0006567F" w:rsidRDefault="0006567F">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_Toc175662656 \h </w:instrText>
      </w:r>
      <w:r>
        <w:rPr>
          <w:noProof/>
        </w:rPr>
      </w:r>
      <w:r>
        <w:rPr>
          <w:noProof/>
        </w:rPr>
        <w:fldChar w:fldCharType="separate"/>
      </w:r>
      <w:r>
        <w:rPr>
          <w:noProof/>
        </w:rPr>
        <w:t>57</w:t>
      </w:r>
      <w:r>
        <w:rPr>
          <w:noProof/>
        </w:rPr>
        <w:fldChar w:fldCharType="end"/>
      </w:r>
    </w:p>
    <w:p w14:paraId="5747B362" w14:textId="11F6DC78" w:rsidR="0006567F" w:rsidRDefault="0006567F">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_Toc175662657 \h </w:instrText>
      </w:r>
      <w:r>
        <w:rPr>
          <w:noProof/>
        </w:rPr>
      </w:r>
      <w:r>
        <w:rPr>
          <w:noProof/>
        </w:rPr>
        <w:fldChar w:fldCharType="separate"/>
      </w:r>
      <w:r>
        <w:rPr>
          <w:noProof/>
        </w:rPr>
        <w:t>57</w:t>
      </w:r>
      <w:r>
        <w:rPr>
          <w:noProof/>
        </w:rPr>
        <w:fldChar w:fldCharType="end"/>
      </w:r>
    </w:p>
    <w:p w14:paraId="74B98CEB" w14:textId="3DEA56C5" w:rsidR="0006567F" w:rsidRDefault="0006567F">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_Toc175662658 \h </w:instrText>
      </w:r>
      <w:r>
        <w:rPr>
          <w:noProof/>
        </w:rPr>
      </w:r>
      <w:r>
        <w:rPr>
          <w:noProof/>
        </w:rPr>
        <w:fldChar w:fldCharType="separate"/>
      </w:r>
      <w:r>
        <w:rPr>
          <w:noProof/>
        </w:rPr>
        <w:t>57</w:t>
      </w:r>
      <w:r>
        <w:rPr>
          <w:noProof/>
        </w:rPr>
        <w:fldChar w:fldCharType="end"/>
      </w:r>
    </w:p>
    <w:p w14:paraId="0D5FF6CE" w14:textId="2ADC303A" w:rsidR="0006567F" w:rsidRDefault="0006567F">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_Toc175662659 \h </w:instrText>
      </w:r>
      <w:r>
        <w:rPr>
          <w:noProof/>
        </w:rPr>
      </w:r>
      <w:r>
        <w:rPr>
          <w:noProof/>
        </w:rPr>
        <w:fldChar w:fldCharType="separate"/>
      </w:r>
      <w:r>
        <w:rPr>
          <w:noProof/>
        </w:rPr>
        <w:t>57</w:t>
      </w:r>
      <w:r>
        <w:rPr>
          <w:noProof/>
        </w:rPr>
        <w:fldChar w:fldCharType="end"/>
      </w:r>
    </w:p>
    <w:p w14:paraId="358BF1D0" w14:textId="25CA5D49" w:rsidR="0006567F" w:rsidRDefault="0006567F">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_Toc175662660 \h </w:instrText>
      </w:r>
      <w:r>
        <w:rPr>
          <w:noProof/>
        </w:rPr>
      </w:r>
      <w:r>
        <w:rPr>
          <w:noProof/>
        </w:rPr>
        <w:fldChar w:fldCharType="separate"/>
      </w:r>
      <w:r>
        <w:rPr>
          <w:noProof/>
        </w:rPr>
        <w:t>57</w:t>
      </w:r>
      <w:r>
        <w:rPr>
          <w:noProof/>
        </w:rPr>
        <w:fldChar w:fldCharType="end"/>
      </w:r>
    </w:p>
    <w:p w14:paraId="54C87C26" w14:textId="51C70367" w:rsidR="0006567F" w:rsidRDefault="0006567F">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_Toc175662661 \h </w:instrText>
      </w:r>
      <w:r>
        <w:rPr>
          <w:noProof/>
        </w:rPr>
      </w:r>
      <w:r>
        <w:rPr>
          <w:noProof/>
        </w:rPr>
        <w:fldChar w:fldCharType="separate"/>
      </w:r>
      <w:r>
        <w:rPr>
          <w:noProof/>
        </w:rPr>
        <w:t>58</w:t>
      </w:r>
      <w:r>
        <w:rPr>
          <w:noProof/>
        </w:rPr>
        <w:fldChar w:fldCharType="end"/>
      </w:r>
    </w:p>
    <w:p w14:paraId="2A4F9180" w14:textId="34E4BA21" w:rsidR="0006567F" w:rsidRDefault="0006567F">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_Toc175662662 \h </w:instrText>
      </w:r>
      <w:r>
        <w:rPr>
          <w:noProof/>
        </w:rPr>
      </w:r>
      <w:r>
        <w:rPr>
          <w:noProof/>
        </w:rPr>
        <w:fldChar w:fldCharType="separate"/>
      </w:r>
      <w:r>
        <w:rPr>
          <w:noProof/>
        </w:rPr>
        <w:t>58</w:t>
      </w:r>
      <w:r>
        <w:rPr>
          <w:noProof/>
        </w:rPr>
        <w:fldChar w:fldCharType="end"/>
      </w:r>
    </w:p>
    <w:p w14:paraId="498DB138" w14:textId="4BE9C478" w:rsidR="0006567F" w:rsidRDefault="0006567F">
      <w:pPr>
        <w:pStyle w:val="TOC4"/>
        <w:rPr>
          <w:rFonts w:asciiTheme="minorHAnsi" w:eastAsiaTheme="minorEastAsia" w:hAnsiTheme="minorHAnsi" w:cstheme="minorBidi"/>
          <w:noProof/>
          <w:kern w:val="2"/>
          <w:sz w:val="21"/>
          <w:szCs w:val="22"/>
          <w:lang w:val="en-US" w:eastAsia="zh-CN"/>
        </w:rPr>
      </w:pPr>
      <w:r w:rsidRPr="00F62A2C">
        <w:rPr>
          <w:noProof/>
          <w:lang w:val="en-US"/>
        </w:rPr>
        <w:t>6.2.6.2</w:t>
      </w:r>
      <w:r>
        <w:rPr>
          <w:rFonts w:asciiTheme="minorHAnsi" w:eastAsiaTheme="minorEastAsia" w:hAnsiTheme="minorHAnsi" w:cstheme="minorBidi"/>
          <w:noProof/>
          <w:kern w:val="2"/>
          <w:sz w:val="21"/>
          <w:szCs w:val="22"/>
          <w:lang w:val="en-US" w:eastAsia="zh-CN"/>
        </w:rPr>
        <w:tab/>
      </w:r>
      <w:r w:rsidRPr="00F62A2C">
        <w:rPr>
          <w:noProof/>
          <w:lang w:val="en-US"/>
        </w:rPr>
        <w:t>Structured data types</w:t>
      </w:r>
      <w:r>
        <w:rPr>
          <w:noProof/>
        </w:rPr>
        <w:tab/>
      </w:r>
      <w:r>
        <w:rPr>
          <w:noProof/>
        </w:rPr>
        <w:fldChar w:fldCharType="begin"/>
      </w:r>
      <w:r>
        <w:rPr>
          <w:noProof/>
        </w:rPr>
        <w:instrText xml:space="preserve"> PAGEREF _Toc175662663 \h </w:instrText>
      </w:r>
      <w:r>
        <w:rPr>
          <w:noProof/>
        </w:rPr>
      </w:r>
      <w:r>
        <w:rPr>
          <w:noProof/>
        </w:rPr>
        <w:fldChar w:fldCharType="separate"/>
      </w:r>
      <w:r>
        <w:rPr>
          <w:noProof/>
        </w:rPr>
        <w:t>59</w:t>
      </w:r>
      <w:r>
        <w:rPr>
          <w:noProof/>
        </w:rPr>
        <w:fldChar w:fldCharType="end"/>
      </w:r>
    </w:p>
    <w:p w14:paraId="5BD48364" w14:textId="4EDDF3AE" w:rsidR="0006567F" w:rsidRDefault="0006567F">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_Toc175662664 \h </w:instrText>
      </w:r>
      <w:r>
        <w:rPr>
          <w:noProof/>
        </w:rPr>
      </w:r>
      <w:r>
        <w:rPr>
          <w:noProof/>
        </w:rPr>
        <w:fldChar w:fldCharType="separate"/>
      </w:r>
      <w:r>
        <w:rPr>
          <w:noProof/>
        </w:rPr>
        <w:t>59</w:t>
      </w:r>
      <w:r>
        <w:rPr>
          <w:noProof/>
        </w:rPr>
        <w:fldChar w:fldCharType="end"/>
      </w:r>
    </w:p>
    <w:p w14:paraId="02C16933" w14:textId="2D7B5335" w:rsidR="0006567F" w:rsidRDefault="0006567F">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_Toc175662665 \h </w:instrText>
      </w:r>
      <w:r>
        <w:rPr>
          <w:noProof/>
        </w:rPr>
      </w:r>
      <w:r>
        <w:rPr>
          <w:noProof/>
        </w:rPr>
        <w:fldChar w:fldCharType="separate"/>
      </w:r>
      <w:r>
        <w:rPr>
          <w:noProof/>
        </w:rPr>
        <w:t>60</w:t>
      </w:r>
      <w:r>
        <w:rPr>
          <w:noProof/>
        </w:rPr>
        <w:fldChar w:fldCharType="end"/>
      </w:r>
    </w:p>
    <w:p w14:paraId="50ED8326" w14:textId="0D9FC85F" w:rsidR="0006567F" w:rsidRDefault="0006567F">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_Toc175662666 \h </w:instrText>
      </w:r>
      <w:r>
        <w:rPr>
          <w:noProof/>
        </w:rPr>
      </w:r>
      <w:r>
        <w:rPr>
          <w:noProof/>
        </w:rPr>
        <w:fldChar w:fldCharType="separate"/>
      </w:r>
      <w:r>
        <w:rPr>
          <w:noProof/>
        </w:rPr>
        <w:t>60</w:t>
      </w:r>
      <w:r>
        <w:rPr>
          <w:noProof/>
        </w:rPr>
        <w:fldChar w:fldCharType="end"/>
      </w:r>
    </w:p>
    <w:p w14:paraId="42CD166F" w14:textId="17E8F730" w:rsidR="0006567F" w:rsidRDefault="0006567F">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_Toc175662667 \h </w:instrText>
      </w:r>
      <w:r>
        <w:rPr>
          <w:noProof/>
        </w:rPr>
      </w:r>
      <w:r>
        <w:rPr>
          <w:noProof/>
        </w:rPr>
        <w:fldChar w:fldCharType="separate"/>
      </w:r>
      <w:r>
        <w:rPr>
          <w:noProof/>
        </w:rPr>
        <w:t>61</w:t>
      </w:r>
      <w:r>
        <w:rPr>
          <w:noProof/>
        </w:rPr>
        <w:fldChar w:fldCharType="end"/>
      </w:r>
    </w:p>
    <w:p w14:paraId="50E271B2" w14:textId="4DABCAEC" w:rsidR="0006567F" w:rsidRDefault="0006567F">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_Toc175662668 \h </w:instrText>
      </w:r>
      <w:r>
        <w:rPr>
          <w:noProof/>
        </w:rPr>
      </w:r>
      <w:r>
        <w:rPr>
          <w:noProof/>
        </w:rPr>
        <w:fldChar w:fldCharType="separate"/>
      </w:r>
      <w:r>
        <w:rPr>
          <w:noProof/>
        </w:rPr>
        <w:t>62</w:t>
      </w:r>
      <w:r>
        <w:rPr>
          <w:noProof/>
        </w:rPr>
        <w:fldChar w:fldCharType="end"/>
      </w:r>
    </w:p>
    <w:p w14:paraId="1A309D8C" w14:textId="6D1D07B2" w:rsidR="0006567F" w:rsidRDefault="0006567F">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_Toc175662669 \h </w:instrText>
      </w:r>
      <w:r>
        <w:rPr>
          <w:noProof/>
        </w:rPr>
      </w:r>
      <w:r>
        <w:rPr>
          <w:noProof/>
        </w:rPr>
        <w:fldChar w:fldCharType="separate"/>
      </w:r>
      <w:r>
        <w:rPr>
          <w:noProof/>
        </w:rPr>
        <w:t>62</w:t>
      </w:r>
      <w:r>
        <w:rPr>
          <w:noProof/>
        </w:rPr>
        <w:fldChar w:fldCharType="end"/>
      </w:r>
    </w:p>
    <w:p w14:paraId="5618BC34" w14:textId="076CCFE9" w:rsidR="0006567F" w:rsidRDefault="0006567F">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_Toc175662670 \h </w:instrText>
      </w:r>
      <w:r>
        <w:rPr>
          <w:noProof/>
        </w:rPr>
      </w:r>
      <w:r>
        <w:rPr>
          <w:noProof/>
        </w:rPr>
        <w:fldChar w:fldCharType="separate"/>
      </w:r>
      <w:r>
        <w:rPr>
          <w:noProof/>
        </w:rPr>
        <w:t>62</w:t>
      </w:r>
      <w:r>
        <w:rPr>
          <w:noProof/>
        </w:rPr>
        <w:fldChar w:fldCharType="end"/>
      </w:r>
    </w:p>
    <w:p w14:paraId="0DF90783" w14:textId="7CADC41E" w:rsidR="0006567F" w:rsidRDefault="0006567F">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_Toc175662671 \h </w:instrText>
      </w:r>
      <w:r>
        <w:rPr>
          <w:noProof/>
        </w:rPr>
      </w:r>
      <w:r>
        <w:rPr>
          <w:noProof/>
        </w:rPr>
        <w:fldChar w:fldCharType="separate"/>
      </w:r>
      <w:r>
        <w:rPr>
          <w:noProof/>
        </w:rPr>
        <w:t>63</w:t>
      </w:r>
      <w:r>
        <w:rPr>
          <w:noProof/>
        </w:rPr>
        <w:fldChar w:fldCharType="end"/>
      </w:r>
    </w:p>
    <w:p w14:paraId="25A1E04B" w14:textId="5976AF82" w:rsidR="0006567F" w:rsidRDefault="0006567F">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_Toc175662672 \h </w:instrText>
      </w:r>
      <w:r>
        <w:rPr>
          <w:noProof/>
        </w:rPr>
      </w:r>
      <w:r>
        <w:rPr>
          <w:noProof/>
        </w:rPr>
        <w:fldChar w:fldCharType="separate"/>
      </w:r>
      <w:r>
        <w:rPr>
          <w:noProof/>
        </w:rPr>
        <w:t>65</w:t>
      </w:r>
      <w:r>
        <w:rPr>
          <w:noProof/>
        </w:rPr>
        <w:fldChar w:fldCharType="end"/>
      </w:r>
    </w:p>
    <w:p w14:paraId="4E265D76" w14:textId="2BA6ED6B" w:rsidR="0006567F" w:rsidRDefault="0006567F">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_Toc175662673 \h </w:instrText>
      </w:r>
      <w:r>
        <w:rPr>
          <w:noProof/>
        </w:rPr>
      </w:r>
      <w:r>
        <w:rPr>
          <w:noProof/>
        </w:rPr>
        <w:fldChar w:fldCharType="separate"/>
      </w:r>
      <w:r>
        <w:rPr>
          <w:noProof/>
        </w:rPr>
        <w:t>66</w:t>
      </w:r>
      <w:r>
        <w:rPr>
          <w:noProof/>
        </w:rPr>
        <w:fldChar w:fldCharType="end"/>
      </w:r>
    </w:p>
    <w:p w14:paraId="30DC44E5" w14:textId="2F5DF6AA" w:rsidR="0006567F" w:rsidRDefault="0006567F">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_Toc175662674 \h </w:instrText>
      </w:r>
      <w:r>
        <w:rPr>
          <w:noProof/>
        </w:rPr>
      </w:r>
      <w:r>
        <w:rPr>
          <w:noProof/>
        </w:rPr>
        <w:fldChar w:fldCharType="separate"/>
      </w:r>
      <w:r>
        <w:rPr>
          <w:noProof/>
        </w:rPr>
        <w:t>67</w:t>
      </w:r>
      <w:r>
        <w:rPr>
          <w:noProof/>
        </w:rPr>
        <w:fldChar w:fldCharType="end"/>
      </w:r>
    </w:p>
    <w:p w14:paraId="0D4BD48B" w14:textId="488EE767" w:rsidR="0006567F" w:rsidRDefault="0006567F">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_Toc175662675 \h </w:instrText>
      </w:r>
      <w:r>
        <w:rPr>
          <w:noProof/>
        </w:rPr>
      </w:r>
      <w:r>
        <w:rPr>
          <w:noProof/>
        </w:rPr>
        <w:fldChar w:fldCharType="separate"/>
      </w:r>
      <w:r>
        <w:rPr>
          <w:noProof/>
        </w:rPr>
        <w:t>67</w:t>
      </w:r>
      <w:r>
        <w:rPr>
          <w:noProof/>
        </w:rPr>
        <w:fldChar w:fldCharType="end"/>
      </w:r>
    </w:p>
    <w:p w14:paraId="312599AF" w14:textId="2A5B87AF" w:rsidR="0006567F" w:rsidRDefault="0006567F">
      <w:pPr>
        <w:pStyle w:val="TOC4"/>
        <w:rPr>
          <w:rFonts w:asciiTheme="minorHAnsi" w:eastAsiaTheme="minorEastAsia" w:hAnsiTheme="minorHAnsi" w:cstheme="minorBidi"/>
          <w:noProof/>
          <w:kern w:val="2"/>
          <w:sz w:val="21"/>
          <w:szCs w:val="22"/>
          <w:lang w:val="en-US" w:eastAsia="zh-CN"/>
        </w:rPr>
      </w:pPr>
      <w:r w:rsidRPr="00F62A2C">
        <w:rPr>
          <w:noProof/>
          <w:lang w:val="en-US"/>
        </w:rPr>
        <w:t>6.2.6.3</w:t>
      </w:r>
      <w:r>
        <w:rPr>
          <w:rFonts w:asciiTheme="minorHAnsi" w:eastAsiaTheme="minorEastAsia" w:hAnsiTheme="minorHAnsi" w:cstheme="minorBidi"/>
          <w:noProof/>
          <w:kern w:val="2"/>
          <w:sz w:val="21"/>
          <w:szCs w:val="22"/>
          <w:lang w:val="en-US" w:eastAsia="zh-CN"/>
        </w:rPr>
        <w:tab/>
      </w:r>
      <w:r w:rsidRPr="00F62A2C">
        <w:rPr>
          <w:noProof/>
          <w:lang w:val="en-US"/>
        </w:rPr>
        <w:t>Simple data types and enumerations</w:t>
      </w:r>
      <w:r>
        <w:rPr>
          <w:noProof/>
        </w:rPr>
        <w:tab/>
      </w:r>
      <w:r>
        <w:rPr>
          <w:noProof/>
        </w:rPr>
        <w:fldChar w:fldCharType="begin"/>
      </w:r>
      <w:r>
        <w:rPr>
          <w:noProof/>
        </w:rPr>
        <w:instrText xml:space="preserve"> PAGEREF _Toc175662676 \h </w:instrText>
      </w:r>
      <w:r>
        <w:rPr>
          <w:noProof/>
        </w:rPr>
      </w:r>
      <w:r>
        <w:rPr>
          <w:noProof/>
        </w:rPr>
        <w:fldChar w:fldCharType="separate"/>
      </w:r>
      <w:r>
        <w:rPr>
          <w:noProof/>
        </w:rPr>
        <w:t>67</w:t>
      </w:r>
      <w:r>
        <w:rPr>
          <w:noProof/>
        </w:rPr>
        <w:fldChar w:fldCharType="end"/>
      </w:r>
    </w:p>
    <w:p w14:paraId="0A85A977" w14:textId="2561E7F9" w:rsidR="0006567F" w:rsidRDefault="0006567F">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_Toc175662677 \h </w:instrText>
      </w:r>
      <w:r>
        <w:rPr>
          <w:noProof/>
        </w:rPr>
      </w:r>
      <w:r>
        <w:rPr>
          <w:noProof/>
        </w:rPr>
        <w:fldChar w:fldCharType="separate"/>
      </w:r>
      <w:r>
        <w:rPr>
          <w:noProof/>
        </w:rPr>
        <w:t>67</w:t>
      </w:r>
      <w:r>
        <w:rPr>
          <w:noProof/>
        </w:rPr>
        <w:fldChar w:fldCharType="end"/>
      </w:r>
    </w:p>
    <w:p w14:paraId="44C2FA5E" w14:textId="15B423E0" w:rsidR="0006567F" w:rsidRDefault="0006567F">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_Toc175662678 \h </w:instrText>
      </w:r>
      <w:r>
        <w:rPr>
          <w:noProof/>
        </w:rPr>
      </w:r>
      <w:r>
        <w:rPr>
          <w:noProof/>
        </w:rPr>
        <w:fldChar w:fldCharType="separate"/>
      </w:r>
      <w:r>
        <w:rPr>
          <w:noProof/>
        </w:rPr>
        <w:t>67</w:t>
      </w:r>
      <w:r>
        <w:rPr>
          <w:noProof/>
        </w:rPr>
        <w:fldChar w:fldCharType="end"/>
      </w:r>
    </w:p>
    <w:p w14:paraId="070BD493" w14:textId="4991B3A5" w:rsidR="0006567F" w:rsidRDefault="0006567F">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_Toc175662679 \h </w:instrText>
      </w:r>
      <w:r>
        <w:rPr>
          <w:noProof/>
        </w:rPr>
      </w:r>
      <w:r>
        <w:rPr>
          <w:noProof/>
        </w:rPr>
        <w:fldChar w:fldCharType="separate"/>
      </w:r>
      <w:r>
        <w:rPr>
          <w:noProof/>
        </w:rPr>
        <w:t>68</w:t>
      </w:r>
      <w:r>
        <w:rPr>
          <w:noProof/>
        </w:rPr>
        <w:fldChar w:fldCharType="end"/>
      </w:r>
    </w:p>
    <w:p w14:paraId="6BE6B882" w14:textId="0E051021" w:rsidR="0006567F" w:rsidRDefault="0006567F">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_Toc175662680 \h </w:instrText>
      </w:r>
      <w:r>
        <w:rPr>
          <w:noProof/>
        </w:rPr>
      </w:r>
      <w:r>
        <w:rPr>
          <w:noProof/>
        </w:rPr>
        <w:fldChar w:fldCharType="separate"/>
      </w:r>
      <w:r>
        <w:rPr>
          <w:noProof/>
        </w:rPr>
        <w:t>68</w:t>
      </w:r>
      <w:r>
        <w:rPr>
          <w:noProof/>
        </w:rPr>
        <w:fldChar w:fldCharType="end"/>
      </w:r>
    </w:p>
    <w:p w14:paraId="0D413A68" w14:textId="2206C7B5" w:rsidR="0006567F" w:rsidRDefault="0006567F">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_Toc175662681 \h </w:instrText>
      </w:r>
      <w:r>
        <w:rPr>
          <w:noProof/>
        </w:rPr>
      </w:r>
      <w:r>
        <w:rPr>
          <w:noProof/>
        </w:rPr>
        <w:fldChar w:fldCharType="separate"/>
      </w:r>
      <w:r>
        <w:rPr>
          <w:noProof/>
        </w:rPr>
        <w:t>68</w:t>
      </w:r>
      <w:r>
        <w:rPr>
          <w:noProof/>
        </w:rPr>
        <w:fldChar w:fldCharType="end"/>
      </w:r>
    </w:p>
    <w:p w14:paraId="1A6A5FE8" w14:textId="4F022D25" w:rsidR="0006567F" w:rsidRDefault="0006567F">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_Toc175662682 \h </w:instrText>
      </w:r>
      <w:r>
        <w:rPr>
          <w:noProof/>
        </w:rPr>
      </w:r>
      <w:r>
        <w:rPr>
          <w:noProof/>
        </w:rPr>
        <w:fldChar w:fldCharType="separate"/>
      </w:r>
      <w:r>
        <w:rPr>
          <w:noProof/>
        </w:rPr>
        <w:t>68</w:t>
      </w:r>
      <w:r>
        <w:rPr>
          <w:noProof/>
        </w:rPr>
        <w:fldChar w:fldCharType="end"/>
      </w:r>
    </w:p>
    <w:p w14:paraId="7DEDFCA0" w14:textId="3922C67B" w:rsidR="0006567F" w:rsidRDefault="0006567F">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_Toc175662683 \h </w:instrText>
      </w:r>
      <w:r>
        <w:rPr>
          <w:noProof/>
        </w:rPr>
      </w:r>
      <w:r>
        <w:rPr>
          <w:noProof/>
        </w:rPr>
        <w:fldChar w:fldCharType="separate"/>
      </w:r>
      <w:r>
        <w:rPr>
          <w:noProof/>
        </w:rPr>
        <w:t>68</w:t>
      </w:r>
      <w:r>
        <w:rPr>
          <w:noProof/>
        </w:rPr>
        <w:fldChar w:fldCharType="end"/>
      </w:r>
    </w:p>
    <w:p w14:paraId="2E0192EB" w14:textId="72534C6C" w:rsidR="0006567F" w:rsidRDefault="0006567F">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_Toc175662684 \h </w:instrText>
      </w:r>
      <w:r>
        <w:rPr>
          <w:noProof/>
        </w:rPr>
      </w:r>
      <w:r>
        <w:rPr>
          <w:noProof/>
        </w:rPr>
        <w:fldChar w:fldCharType="separate"/>
      </w:r>
      <w:r>
        <w:rPr>
          <w:noProof/>
        </w:rPr>
        <w:t>68</w:t>
      </w:r>
      <w:r>
        <w:rPr>
          <w:noProof/>
        </w:rPr>
        <w:fldChar w:fldCharType="end"/>
      </w:r>
    </w:p>
    <w:p w14:paraId="0D6E008A" w14:textId="0FC86E3B" w:rsidR="0006567F" w:rsidRDefault="0006567F">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_Toc175662685 \h </w:instrText>
      </w:r>
      <w:r>
        <w:rPr>
          <w:noProof/>
        </w:rPr>
      </w:r>
      <w:r>
        <w:rPr>
          <w:noProof/>
        </w:rPr>
        <w:fldChar w:fldCharType="separate"/>
      </w:r>
      <w:r>
        <w:rPr>
          <w:noProof/>
        </w:rPr>
        <w:t>69</w:t>
      </w:r>
      <w:r>
        <w:rPr>
          <w:noProof/>
        </w:rPr>
        <w:fldChar w:fldCharType="end"/>
      </w:r>
    </w:p>
    <w:p w14:paraId="50176654" w14:textId="5054066F" w:rsidR="0006567F" w:rsidRDefault="0006567F">
      <w:pPr>
        <w:pStyle w:val="TOC3"/>
        <w:rPr>
          <w:rFonts w:asciiTheme="minorHAnsi" w:eastAsiaTheme="minorEastAsia" w:hAnsiTheme="minorHAnsi" w:cstheme="minorBidi"/>
          <w:noProof/>
          <w:kern w:val="2"/>
          <w:sz w:val="21"/>
          <w:szCs w:val="22"/>
          <w:lang w:val="en-US" w:eastAsia="zh-CN"/>
        </w:rPr>
      </w:pPr>
      <w:r w:rsidRPr="00F62A2C">
        <w:rPr>
          <w:noProof/>
          <w:lang w:val="en-US"/>
        </w:rPr>
        <w:t>6.2.9</w:t>
      </w:r>
      <w:r>
        <w:rPr>
          <w:rFonts w:asciiTheme="minorHAnsi" w:eastAsiaTheme="minorEastAsia" w:hAnsiTheme="minorHAnsi" w:cstheme="minorBidi"/>
          <w:noProof/>
          <w:kern w:val="2"/>
          <w:sz w:val="21"/>
          <w:szCs w:val="22"/>
          <w:lang w:val="en-US" w:eastAsia="zh-CN"/>
        </w:rPr>
        <w:tab/>
      </w:r>
      <w:r w:rsidRPr="00F62A2C">
        <w:rPr>
          <w:noProof/>
          <w:lang w:val="en-US"/>
        </w:rPr>
        <w:t>Security</w:t>
      </w:r>
      <w:r>
        <w:rPr>
          <w:noProof/>
        </w:rPr>
        <w:tab/>
      </w:r>
      <w:r>
        <w:rPr>
          <w:noProof/>
        </w:rPr>
        <w:fldChar w:fldCharType="begin"/>
      </w:r>
      <w:r>
        <w:rPr>
          <w:noProof/>
        </w:rPr>
        <w:instrText xml:space="preserve"> PAGEREF _Toc175662686 \h </w:instrText>
      </w:r>
      <w:r>
        <w:rPr>
          <w:noProof/>
        </w:rPr>
      </w:r>
      <w:r>
        <w:rPr>
          <w:noProof/>
        </w:rPr>
        <w:fldChar w:fldCharType="separate"/>
      </w:r>
      <w:r>
        <w:rPr>
          <w:noProof/>
        </w:rPr>
        <w:t>70</w:t>
      </w:r>
      <w:r>
        <w:rPr>
          <w:noProof/>
        </w:rPr>
        <w:fldChar w:fldCharType="end"/>
      </w:r>
    </w:p>
    <w:p w14:paraId="2CBD8733" w14:textId="70B5B0D8" w:rsidR="0006567F" w:rsidRDefault="0006567F">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_Toc175662687 \h </w:instrText>
      </w:r>
      <w:r>
        <w:rPr>
          <w:noProof/>
        </w:rPr>
      </w:r>
      <w:r>
        <w:rPr>
          <w:noProof/>
        </w:rPr>
        <w:fldChar w:fldCharType="separate"/>
      </w:r>
      <w:r>
        <w:rPr>
          <w:noProof/>
        </w:rPr>
        <w:t>71</w:t>
      </w:r>
      <w:r>
        <w:rPr>
          <w:noProof/>
        </w:rPr>
        <w:fldChar w:fldCharType="end"/>
      </w:r>
    </w:p>
    <w:p w14:paraId="7DF86B77" w14:textId="4EE69BE0" w:rsidR="0006567F" w:rsidRDefault="0006567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_Toc175662688 \h </w:instrText>
      </w:r>
      <w:r>
        <w:rPr>
          <w:noProof/>
        </w:rPr>
      </w:r>
      <w:r>
        <w:rPr>
          <w:noProof/>
        </w:rPr>
        <w:fldChar w:fldCharType="separate"/>
      </w:r>
      <w:r>
        <w:rPr>
          <w:noProof/>
        </w:rPr>
        <w:t>72</w:t>
      </w:r>
      <w:r>
        <w:rPr>
          <w:noProof/>
        </w:rPr>
        <w:fldChar w:fldCharType="end"/>
      </w:r>
    </w:p>
    <w:p w14:paraId="3E3FC06C" w14:textId="6450C5C7" w:rsidR="0006567F" w:rsidRDefault="0006567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_Toc175662689 \h </w:instrText>
      </w:r>
      <w:r>
        <w:rPr>
          <w:noProof/>
        </w:rPr>
      </w:r>
      <w:r>
        <w:rPr>
          <w:noProof/>
        </w:rPr>
        <w:fldChar w:fldCharType="separate"/>
      </w:r>
      <w:r>
        <w:rPr>
          <w:noProof/>
        </w:rPr>
        <w:t>72</w:t>
      </w:r>
      <w:r>
        <w:rPr>
          <w:noProof/>
        </w:rPr>
        <w:fldChar w:fldCharType="end"/>
      </w:r>
    </w:p>
    <w:p w14:paraId="2EC5C361" w14:textId="09E4951F" w:rsidR="0006567F" w:rsidRDefault="0006567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_Toc175662690 \h </w:instrText>
      </w:r>
      <w:r>
        <w:rPr>
          <w:noProof/>
        </w:rPr>
      </w:r>
      <w:r>
        <w:rPr>
          <w:noProof/>
        </w:rPr>
        <w:fldChar w:fldCharType="separate"/>
      </w:r>
      <w:r>
        <w:rPr>
          <w:noProof/>
        </w:rPr>
        <w:t>72</w:t>
      </w:r>
      <w:r>
        <w:rPr>
          <w:noProof/>
        </w:rPr>
        <w:fldChar w:fldCharType="end"/>
      </w:r>
    </w:p>
    <w:p w14:paraId="73E53966" w14:textId="565636F3" w:rsidR="0006567F" w:rsidRDefault="0006567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_Toc175662691 \h </w:instrText>
      </w:r>
      <w:r>
        <w:rPr>
          <w:noProof/>
        </w:rPr>
      </w:r>
      <w:r>
        <w:rPr>
          <w:noProof/>
        </w:rPr>
        <w:fldChar w:fldCharType="separate"/>
      </w:r>
      <w:r>
        <w:rPr>
          <w:noProof/>
        </w:rPr>
        <w:t>78</w:t>
      </w:r>
      <w:r>
        <w:rPr>
          <w:noProof/>
        </w:rPr>
        <w:fldChar w:fldCharType="end"/>
      </w:r>
    </w:p>
    <w:p w14:paraId="3BD8041A" w14:textId="288769D2" w:rsidR="0006567F" w:rsidRDefault="0006567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_Toc175662692 \h </w:instrText>
      </w:r>
      <w:r>
        <w:rPr>
          <w:noProof/>
        </w:rPr>
      </w:r>
      <w:r>
        <w:rPr>
          <w:noProof/>
        </w:rPr>
        <w:fldChar w:fldCharType="separate"/>
      </w:r>
      <w:r>
        <w:rPr>
          <w:noProof/>
        </w:rPr>
        <w:t>90</w:t>
      </w:r>
      <w:r>
        <w:rPr>
          <w:noProof/>
        </w:rPr>
        <w:fldChar w:fldCharType="end"/>
      </w:r>
    </w:p>
    <w:p w14:paraId="7F55ABE4" w14:textId="115D044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1" w:name="foreword"/>
      <w:bookmarkStart w:id="12" w:name="_Toc2086433"/>
      <w:bookmarkStart w:id="13" w:name="_Toc39051723"/>
      <w:bookmarkStart w:id="14" w:name="_Toc43210295"/>
      <w:bookmarkStart w:id="15" w:name="_Toc49853200"/>
      <w:bookmarkStart w:id="16" w:name="_Toc56529989"/>
      <w:bookmarkStart w:id="17" w:name="_Toc175662539"/>
      <w:bookmarkEnd w:id="11"/>
      <w:r w:rsidRPr="00164490">
        <w:lastRenderedPageBreak/>
        <w:t>Foreword</w:t>
      </w:r>
      <w:bookmarkEnd w:id="12"/>
      <w:bookmarkEnd w:id="13"/>
      <w:bookmarkEnd w:id="14"/>
      <w:bookmarkEnd w:id="15"/>
      <w:bookmarkEnd w:id="16"/>
      <w:bookmarkEnd w:id="17"/>
    </w:p>
    <w:p w14:paraId="4912324B" w14:textId="77777777" w:rsidR="00080512" w:rsidRPr="00164490" w:rsidRDefault="00080512">
      <w:r w:rsidRPr="00164490">
        <w:t xml:space="preserve">This Technical </w:t>
      </w:r>
      <w:bookmarkStart w:id="18" w:name="spectype3"/>
      <w:r w:rsidRPr="00164490">
        <w:t>Specification</w:t>
      </w:r>
      <w:bookmarkEnd w:id="18"/>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9" w:name="introduction"/>
      <w:bookmarkStart w:id="20" w:name="_Toc20142265"/>
      <w:bookmarkStart w:id="21" w:name="_Toc34217209"/>
      <w:bookmarkStart w:id="22" w:name="_Toc34217361"/>
      <w:bookmarkStart w:id="23" w:name="_Toc39051724"/>
      <w:bookmarkStart w:id="24" w:name="_Toc43210296"/>
      <w:bookmarkStart w:id="25" w:name="_Toc49853201"/>
      <w:bookmarkStart w:id="26" w:name="_Toc56529990"/>
      <w:bookmarkStart w:id="27" w:name="_Toc175662540"/>
      <w:bookmarkEnd w:id="19"/>
      <w:r w:rsidRPr="00164490">
        <w:t>1</w:t>
      </w:r>
      <w:r w:rsidRPr="00164490">
        <w:tab/>
        <w:t>Scope</w:t>
      </w:r>
      <w:bookmarkEnd w:id="20"/>
      <w:bookmarkEnd w:id="21"/>
      <w:bookmarkEnd w:id="22"/>
      <w:bookmarkEnd w:id="23"/>
      <w:bookmarkEnd w:id="24"/>
      <w:bookmarkEnd w:id="25"/>
      <w:bookmarkEnd w:id="26"/>
      <w:bookmarkEnd w:id="27"/>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8" w:name="_Toc20142266"/>
      <w:bookmarkStart w:id="29" w:name="_Toc34217210"/>
      <w:bookmarkStart w:id="30" w:name="_Toc34217362"/>
      <w:bookmarkStart w:id="31" w:name="_Toc39051725"/>
      <w:bookmarkStart w:id="32" w:name="_Toc43210297"/>
      <w:bookmarkStart w:id="33" w:name="_Toc49853202"/>
      <w:bookmarkStart w:id="34" w:name="_Toc56529991"/>
      <w:bookmarkStart w:id="35" w:name="_Toc175662541"/>
      <w:r w:rsidRPr="00164490">
        <w:t>2</w:t>
      </w:r>
      <w:r w:rsidRPr="00164490">
        <w:tab/>
        <w:t>References</w:t>
      </w:r>
      <w:bookmarkEnd w:id="28"/>
      <w:bookmarkEnd w:id="29"/>
      <w:bookmarkEnd w:id="30"/>
      <w:bookmarkEnd w:id="31"/>
      <w:bookmarkEnd w:id="32"/>
      <w:bookmarkEnd w:id="33"/>
      <w:bookmarkEnd w:id="34"/>
      <w:bookmarkEnd w:id="35"/>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6"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6"/>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164490" w:rsidRDefault="00B02215" w:rsidP="00553D27">
      <w:pPr>
        <w:pStyle w:val="1"/>
      </w:pPr>
      <w:bookmarkStart w:id="37" w:name="_Toc20142267"/>
      <w:bookmarkStart w:id="38" w:name="_Toc34217211"/>
      <w:bookmarkStart w:id="39" w:name="_Toc34217363"/>
      <w:bookmarkStart w:id="40" w:name="_Toc39051726"/>
      <w:bookmarkStart w:id="41" w:name="_Toc43210298"/>
      <w:bookmarkStart w:id="42" w:name="_Toc49853203"/>
      <w:bookmarkStart w:id="43" w:name="_Toc56529992"/>
      <w:bookmarkStart w:id="44" w:name="_Toc175662542"/>
      <w:r w:rsidRPr="00164490">
        <w:t>3</w:t>
      </w:r>
      <w:r w:rsidRPr="00164490">
        <w:tab/>
        <w:t>Definitions and abbreviations</w:t>
      </w:r>
      <w:bookmarkEnd w:id="37"/>
      <w:bookmarkEnd w:id="38"/>
      <w:bookmarkEnd w:id="39"/>
      <w:bookmarkEnd w:id="40"/>
      <w:bookmarkEnd w:id="41"/>
      <w:bookmarkEnd w:id="42"/>
      <w:bookmarkEnd w:id="43"/>
      <w:bookmarkEnd w:id="44"/>
    </w:p>
    <w:p w14:paraId="3B209DB8" w14:textId="77777777" w:rsidR="00B02215" w:rsidRPr="00164490" w:rsidRDefault="00B02215" w:rsidP="00553D27">
      <w:pPr>
        <w:pStyle w:val="21"/>
      </w:pPr>
      <w:bookmarkStart w:id="45" w:name="_Toc20142268"/>
      <w:bookmarkStart w:id="46" w:name="_Toc34217212"/>
      <w:bookmarkStart w:id="47" w:name="_Toc34217364"/>
      <w:bookmarkStart w:id="48" w:name="_Toc39051727"/>
      <w:bookmarkStart w:id="49" w:name="_Toc43210299"/>
      <w:bookmarkStart w:id="50" w:name="_Toc49853204"/>
      <w:bookmarkStart w:id="51" w:name="_Toc56529993"/>
      <w:bookmarkStart w:id="52" w:name="_Toc175662543"/>
      <w:r w:rsidRPr="00164490">
        <w:t>3.1</w:t>
      </w:r>
      <w:r w:rsidRPr="00164490">
        <w:tab/>
        <w:t>Definitions</w:t>
      </w:r>
      <w:bookmarkEnd w:id="45"/>
      <w:bookmarkEnd w:id="46"/>
      <w:bookmarkEnd w:id="47"/>
      <w:bookmarkEnd w:id="48"/>
      <w:bookmarkEnd w:id="49"/>
      <w:bookmarkEnd w:id="50"/>
      <w:bookmarkEnd w:id="51"/>
      <w:bookmarkEnd w:id="52"/>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3" w:name="_Toc20142269"/>
      <w:bookmarkStart w:id="54" w:name="_Toc34217213"/>
      <w:bookmarkStart w:id="55" w:name="_Toc34217365"/>
      <w:bookmarkStart w:id="56" w:name="_Toc39051728"/>
      <w:bookmarkStart w:id="57" w:name="_Toc43210300"/>
      <w:bookmarkStart w:id="58" w:name="_Toc49853205"/>
      <w:bookmarkStart w:id="59" w:name="_Toc56529994"/>
      <w:bookmarkStart w:id="60" w:name="_Toc175662544"/>
      <w:r w:rsidRPr="00164490">
        <w:t>3.2</w:t>
      </w:r>
      <w:r w:rsidRPr="00164490">
        <w:tab/>
        <w:t>Abbreviations</w:t>
      </w:r>
      <w:bookmarkEnd w:id="53"/>
      <w:bookmarkEnd w:id="54"/>
      <w:bookmarkEnd w:id="55"/>
      <w:bookmarkEnd w:id="56"/>
      <w:bookmarkEnd w:id="57"/>
      <w:bookmarkEnd w:id="58"/>
      <w:bookmarkEnd w:id="59"/>
      <w:bookmarkEnd w:id="60"/>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1" w:name="_Toc20142270"/>
      <w:bookmarkStart w:id="62" w:name="_Toc34217214"/>
      <w:bookmarkStart w:id="63" w:name="_Toc34217366"/>
      <w:bookmarkStart w:id="64" w:name="_Toc39051729"/>
      <w:bookmarkStart w:id="65" w:name="_Toc43210301"/>
      <w:bookmarkStart w:id="66" w:name="_Toc49853206"/>
      <w:bookmarkStart w:id="67" w:name="_Toc56529995"/>
      <w:bookmarkStart w:id="68" w:name="_Toc175662545"/>
      <w:r w:rsidRPr="00164490">
        <w:t>4</w:t>
      </w:r>
      <w:r w:rsidRPr="00164490">
        <w:tab/>
        <w:t>Overview</w:t>
      </w:r>
      <w:bookmarkEnd w:id="61"/>
      <w:bookmarkEnd w:id="62"/>
      <w:bookmarkEnd w:id="63"/>
      <w:bookmarkEnd w:id="64"/>
      <w:bookmarkEnd w:id="65"/>
      <w:bookmarkEnd w:id="66"/>
      <w:bookmarkEnd w:id="67"/>
      <w:bookmarkEnd w:id="68"/>
    </w:p>
    <w:p w14:paraId="45D5AB9C" w14:textId="77777777" w:rsidR="00B02215" w:rsidRPr="00164490" w:rsidRDefault="00B02215" w:rsidP="00553D27">
      <w:pPr>
        <w:pStyle w:val="21"/>
      </w:pPr>
      <w:bookmarkStart w:id="69" w:name="_Toc20142271"/>
      <w:bookmarkStart w:id="70" w:name="_Toc34217215"/>
      <w:bookmarkStart w:id="71" w:name="_Toc34217367"/>
      <w:bookmarkStart w:id="72" w:name="_Toc39051730"/>
      <w:bookmarkStart w:id="73" w:name="_Toc43210302"/>
      <w:bookmarkStart w:id="74" w:name="_Toc49853207"/>
      <w:bookmarkStart w:id="75" w:name="_Toc56529996"/>
      <w:bookmarkStart w:id="76" w:name="_Toc175662546"/>
      <w:r w:rsidRPr="00164490">
        <w:t>4.1</w:t>
      </w:r>
      <w:r w:rsidRPr="00164490">
        <w:tab/>
        <w:t>Introduction</w:t>
      </w:r>
      <w:bookmarkEnd w:id="69"/>
      <w:bookmarkEnd w:id="70"/>
      <w:bookmarkEnd w:id="71"/>
      <w:bookmarkEnd w:id="72"/>
      <w:bookmarkEnd w:id="73"/>
      <w:bookmarkEnd w:id="74"/>
      <w:bookmarkEnd w:id="75"/>
      <w:bookmarkEnd w:id="76"/>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0.65pt" o:ole="">
            <v:imagedata r:id="rId14" o:title=""/>
          </v:shape>
          <o:OLEObject Type="Embed" ProgID="Visio.Drawing.15" ShapeID="_x0000_i1027" DrawAspect="Content" ObjectID="_1786275340"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7" w:name="_Toc20142272"/>
      <w:bookmarkStart w:id="78" w:name="_Toc34217216"/>
      <w:bookmarkStart w:id="79" w:name="_Toc34217368"/>
      <w:bookmarkStart w:id="80" w:name="_Toc39051731"/>
      <w:bookmarkStart w:id="81" w:name="_Toc43210303"/>
      <w:bookmarkStart w:id="82" w:name="_Toc49853208"/>
      <w:bookmarkStart w:id="83" w:name="_Toc56529997"/>
      <w:bookmarkStart w:id="84" w:name="_Toc175662547"/>
      <w:r w:rsidRPr="00164490">
        <w:t>5</w:t>
      </w:r>
      <w:r w:rsidRPr="00164490">
        <w:tab/>
        <w:t>Services offered by the NSSF</w:t>
      </w:r>
      <w:bookmarkEnd w:id="77"/>
      <w:bookmarkEnd w:id="78"/>
      <w:bookmarkEnd w:id="79"/>
      <w:bookmarkEnd w:id="80"/>
      <w:bookmarkEnd w:id="81"/>
      <w:bookmarkEnd w:id="82"/>
      <w:bookmarkEnd w:id="83"/>
      <w:bookmarkEnd w:id="84"/>
    </w:p>
    <w:p w14:paraId="52B2839E" w14:textId="77777777" w:rsidR="00B02215" w:rsidRPr="00164490" w:rsidRDefault="00B02215" w:rsidP="00553D27">
      <w:pPr>
        <w:pStyle w:val="21"/>
      </w:pPr>
      <w:bookmarkStart w:id="85" w:name="_Toc20142273"/>
      <w:bookmarkStart w:id="86" w:name="_Toc34217217"/>
      <w:bookmarkStart w:id="87" w:name="_Toc34217369"/>
      <w:bookmarkStart w:id="88" w:name="_Toc39051732"/>
      <w:bookmarkStart w:id="89" w:name="_Toc43210304"/>
      <w:bookmarkStart w:id="90" w:name="_Toc49853209"/>
      <w:bookmarkStart w:id="91" w:name="_Toc56529998"/>
      <w:bookmarkStart w:id="92" w:name="_Toc175662548"/>
      <w:r w:rsidRPr="00164490">
        <w:t>5.1</w:t>
      </w:r>
      <w:r w:rsidRPr="00164490">
        <w:tab/>
        <w:t>Introduction</w:t>
      </w:r>
      <w:bookmarkEnd w:id="85"/>
      <w:bookmarkEnd w:id="86"/>
      <w:bookmarkEnd w:id="87"/>
      <w:bookmarkEnd w:id="88"/>
      <w:bookmarkEnd w:id="89"/>
      <w:bookmarkEnd w:id="90"/>
      <w:bookmarkEnd w:id="91"/>
      <w:bookmarkEnd w:id="92"/>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31183F4C" w14:textId="77777777" w:rsidR="00045207" w:rsidRPr="00164490" w:rsidRDefault="00045207" w:rsidP="00045207">
      <w:pPr>
        <w:pStyle w:val="EditorsNote"/>
      </w:pPr>
      <w:r>
        <w:t>Editor's Note:</w:t>
      </w:r>
      <w:r>
        <w:tab/>
        <w:t>Whether Network Slice Selection in participating operator's network is needed or not for Indirect Network Sharing deployments is FFS.</w:t>
      </w: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3" w:name="_Toc20142274"/>
      <w:bookmarkStart w:id="94" w:name="_Toc34217218"/>
      <w:bookmarkStart w:id="95" w:name="_Toc34217370"/>
      <w:bookmarkStart w:id="96" w:name="_Toc39051733"/>
      <w:bookmarkStart w:id="97" w:name="_Toc43210305"/>
      <w:bookmarkStart w:id="98" w:name="_Toc49853210"/>
      <w:bookmarkStart w:id="99" w:name="_Toc56529999"/>
      <w:bookmarkStart w:id="100" w:name="_Toc175662549"/>
      <w:r w:rsidRPr="00164490">
        <w:t>5.2</w:t>
      </w:r>
      <w:r w:rsidRPr="00164490">
        <w:tab/>
        <w:t>Nnssf_NSSelection Service</w:t>
      </w:r>
      <w:bookmarkEnd w:id="93"/>
      <w:bookmarkEnd w:id="94"/>
      <w:bookmarkEnd w:id="95"/>
      <w:bookmarkEnd w:id="96"/>
      <w:bookmarkEnd w:id="97"/>
      <w:bookmarkEnd w:id="98"/>
      <w:bookmarkEnd w:id="99"/>
      <w:bookmarkEnd w:id="100"/>
    </w:p>
    <w:p w14:paraId="5747A016" w14:textId="77777777" w:rsidR="00B02215" w:rsidRPr="00164490" w:rsidRDefault="00B02215" w:rsidP="00553D27">
      <w:pPr>
        <w:pStyle w:val="31"/>
      </w:pPr>
      <w:bookmarkStart w:id="101" w:name="_Toc20142275"/>
      <w:bookmarkStart w:id="102" w:name="_Toc34217219"/>
      <w:bookmarkStart w:id="103" w:name="_Toc34217371"/>
      <w:bookmarkStart w:id="104" w:name="_Toc39051734"/>
      <w:bookmarkStart w:id="105" w:name="_Toc43210306"/>
      <w:bookmarkStart w:id="106" w:name="_Toc49853211"/>
      <w:bookmarkStart w:id="107" w:name="_Toc56530000"/>
      <w:bookmarkStart w:id="108" w:name="_Toc175662550"/>
      <w:r w:rsidRPr="00164490">
        <w:t>5.2.1</w:t>
      </w:r>
      <w:r w:rsidRPr="00164490">
        <w:tab/>
        <w:t>Service Description</w:t>
      </w:r>
      <w:bookmarkEnd w:id="101"/>
      <w:bookmarkEnd w:id="102"/>
      <w:bookmarkEnd w:id="103"/>
      <w:bookmarkEnd w:id="104"/>
      <w:bookmarkEnd w:id="105"/>
      <w:bookmarkEnd w:id="106"/>
      <w:bookmarkEnd w:id="107"/>
      <w:bookmarkEnd w:id="108"/>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109" w:name="_Toc20142276"/>
      <w:bookmarkStart w:id="110" w:name="_Toc34217220"/>
      <w:bookmarkStart w:id="111" w:name="_Toc34217372"/>
      <w:bookmarkStart w:id="112" w:name="_Toc39051735"/>
      <w:bookmarkStart w:id="113" w:name="_Toc43210307"/>
      <w:bookmarkStart w:id="114" w:name="_Toc49853212"/>
      <w:bookmarkStart w:id="115" w:name="_Toc56530001"/>
      <w:bookmarkStart w:id="116" w:name="_Toc175662551"/>
      <w:r w:rsidRPr="00164490">
        <w:t>5.2.2</w:t>
      </w:r>
      <w:r w:rsidRPr="00164490">
        <w:tab/>
        <w:t>Service Operations</w:t>
      </w:r>
      <w:bookmarkEnd w:id="109"/>
      <w:bookmarkEnd w:id="110"/>
      <w:bookmarkEnd w:id="111"/>
      <w:bookmarkEnd w:id="112"/>
      <w:bookmarkEnd w:id="113"/>
      <w:bookmarkEnd w:id="114"/>
      <w:bookmarkEnd w:id="115"/>
      <w:bookmarkEnd w:id="116"/>
    </w:p>
    <w:p w14:paraId="4217542E" w14:textId="77777777" w:rsidR="00B02215" w:rsidRPr="00164490" w:rsidRDefault="00B02215" w:rsidP="00553D27">
      <w:pPr>
        <w:pStyle w:val="41"/>
      </w:pPr>
      <w:bookmarkStart w:id="117" w:name="_Toc20142277"/>
      <w:bookmarkStart w:id="118" w:name="_Toc34217221"/>
      <w:bookmarkStart w:id="119" w:name="_Toc34217373"/>
      <w:bookmarkStart w:id="120" w:name="_Toc39051736"/>
      <w:bookmarkStart w:id="121" w:name="_Toc43210308"/>
      <w:bookmarkStart w:id="122" w:name="_Toc49853213"/>
      <w:bookmarkStart w:id="123" w:name="_Toc56530002"/>
      <w:bookmarkStart w:id="124" w:name="_Toc175662552"/>
      <w:r w:rsidRPr="00164490">
        <w:t>5.2.2.1</w:t>
      </w:r>
      <w:r w:rsidRPr="00164490">
        <w:tab/>
        <w:t>Introduction</w:t>
      </w:r>
      <w:bookmarkEnd w:id="117"/>
      <w:bookmarkEnd w:id="118"/>
      <w:bookmarkEnd w:id="119"/>
      <w:bookmarkEnd w:id="120"/>
      <w:bookmarkEnd w:id="121"/>
      <w:bookmarkEnd w:id="122"/>
      <w:bookmarkEnd w:id="123"/>
      <w:bookmarkEnd w:id="124"/>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5" w:name="_Toc20142278"/>
      <w:bookmarkStart w:id="126" w:name="_Toc34217222"/>
      <w:bookmarkStart w:id="127" w:name="_Toc34217374"/>
      <w:bookmarkStart w:id="128" w:name="_Toc39051737"/>
      <w:bookmarkStart w:id="129" w:name="_Toc43210309"/>
      <w:bookmarkStart w:id="130" w:name="_Toc49853214"/>
      <w:bookmarkStart w:id="131" w:name="_Toc56530003"/>
      <w:bookmarkStart w:id="132" w:name="_Toc175662553"/>
      <w:r w:rsidRPr="00164490">
        <w:t>5.2.2.2</w:t>
      </w:r>
      <w:r w:rsidRPr="00164490">
        <w:tab/>
      </w:r>
      <w:r w:rsidRPr="00164490">
        <w:rPr>
          <w:rFonts w:hint="eastAsia"/>
          <w:lang w:eastAsia="zh-CN"/>
        </w:rPr>
        <w:t>GET</w:t>
      </w:r>
      <w:bookmarkEnd w:id="125"/>
      <w:bookmarkEnd w:id="126"/>
      <w:bookmarkEnd w:id="127"/>
      <w:bookmarkEnd w:id="128"/>
      <w:bookmarkEnd w:id="129"/>
      <w:bookmarkEnd w:id="130"/>
      <w:bookmarkEnd w:id="131"/>
      <w:bookmarkEnd w:id="132"/>
    </w:p>
    <w:p w14:paraId="18831DAF" w14:textId="77777777" w:rsidR="00B02215" w:rsidRPr="00164490" w:rsidRDefault="00B02215" w:rsidP="00553D27">
      <w:pPr>
        <w:pStyle w:val="51"/>
      </w:pPr>
      <w:bookmarkStart w:id="133" w:name="_Toc20142279"/>
      <w:bookmarkStart w:id="134" w:name="_Toc34217223"/>
      <w:bookmarkStart w:id="135" w:name="_Toc34217375"/>
      <w:bookmarkStart w:id="136" w:name="_Toc39051738"/>
      <w:bookmarkStart w:id="137" w:name="_Toc43210310"/>
      <w:bookmarkStart w:id="138" w:name="_Toc49853215"/>
      <w:bookmarkStart w:id="139" w:name="_Toc56530004"/>
      <w:bookmarkStart w:id="140" w:name="_Toc175662554"/>
      <w:r w:rsidRPr="00164490">
        <w:t>5.2.2.2.1</w:t>
      </w:r>
      <w:r w:rsidRPr="00164490">
        <w:tab/>
        <w:t>General</w:t>
      </w:r>
      <w:bookmarkEnd w:id="133"/>
      <w:bookmarkEnd w:id="134"/>
      <w:bookmarkEnd w:id="135"/>
      <w:bookmarkEnd w:id="136"/>
      <w:bookmarkEnd w:id="137"/>
      <w:bookmarkEnd w:id="138"/>
      <w:bookmarkEnd w:id="139"/>
      <w:bookmarkEnd w:id="140"/>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lastRenderedPageBreak/>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1" w:name="_Hlk166598669"/>
      <w:r w:rsidRPr="00140E21">
        <w:t>PDN Connection Establishment</w:t>
      </w:r>
      <w:bookmarkEnd w:id="141"/>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2" w:name="_Toc20142280"/>
      <w:bookmarkStart w:id="143" w:name="_Toc34217224"/>
      <w:bookmarkStart w:id="144" w:name="_Toc34217376"/>
      <w:bookmarkStart w:id="145" w:name="_Toc39051739"/>
      <w:bookmarkStart w:id="146" w:name="_Toc43210311"/>
      <w:bookmarkStart w:id="147" w:name="_Toc49853216"/>
      <w:bookmarkStart w:id="148" w:name="_Toc56530005"/>
      <w:bookmarkStart w:id="149" w:name="_Toc175662555"/>
      <w:r w:rsidRPr="00164490">
        <w:t>5.2.2.2.2</w:t>
      </w:r>
      <w:r w:rsidRPr="00164490">
        <w:tab/>
      </w:r>
      <w:r w:rsidRPr="00164490">
        <w:rPr>
          <w:rFonts w:hint="eastAsia"/>
          <w:lang w:eastAsia="zh-CN"/>
        </w:rPr>
        <w:t xml:space="preserve">Get </w:t>
      </w:r>
      <w:r w:rsidRPr="00164490">
        <w:t>service operation of Nnssf_NSSelection service</w:t>
      </w:r>
      <w:bookmarkEnd w:id="142"/>
      <w:bookmarkEnd w:id="143"/>
      <w:bookmarkEnd w:id="144"/>
      <w:bookmarkEnd w:id="145"/>
      <w:bookmarkEnd w:id="146"/>
      <w:bookmarkEnd w:id="147"/>
      <w:bookmarkEnd w:id="148"/>
      <w:bookmarkEnd w:id="149"/>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39F69F38" w:rsidR="00464BC2" w:rsidRPr="00164490" w:rsidRDefault="00A87BDC" w:rsidP="00B02215">
      <w:pPr>
        <w:pStyle w:val="TH"/>
      </w:pPr>
      <w:r w:rsidRPr="00630AB6">
        <w:object w:dxaOrig="11386" w:dyaOrig="2596" w14:anchorId="04662181">
          <v:shape id="_x0000_i1028" type="#_x0000_t75" style="width:481.3pt;height:111.1pt" o:ole="">
            <v:imagedata r:id="rId16" o:title=""/>
          </v:shape>
          <o:OLEObject Type="Embed" ProgID="Visio.Drawing.11" ShapeID="_x0000_i1028" DrawAspect="Content" ObjectID="_1786275341"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50"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50"/>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1"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175662556"/>
      <w:bookmarkEnd w:id="151"/>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2"/>
      <w:bookmarkEnd w:id="153"/>
      <w:bookmarkEnd w:id="154"/>
      <w:bookmarkEnd w:id="155"/>
      <w:bookmarkEnd w:id="156"/>
      <w:bookmarkEnd w:id="157"/>
      <w:bookmarkEnd w:id="158"/>
      <w:bookmarkEnd w:id="159"/>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4546FFAF" w:rsidR="00464BC2" w:rsidRPr="00164490" w:rsidRDefault="00A87BDC" w:rsidP="00B02215">
      <w:pPr>
        <w:pStyle w:val="TH"/>
      </w:pPr>
      <w:r w:rsidRPr="00630AB6">
        <w:object w:dxaOrig="11386" w:dyaOrig="2596" w14:anchorId="11A7B0E3">
          <v:shape id="_x0000_i1030" type="#_x0000_t75" style="width:481.3pt;height:111.1pt" o:ole="">
            <v:imagedata r:id="rId18" o:title=""/>
          </v:shape>
          <o:OLEObject Type="Embed" ProgID="Visio.Drawing.11" ShapeID="_x0000_i1030" DrawAspect="Content" ObjectID="_1786275342"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60"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1" w:name="_Toc20142282"/>
      <w:bookmarkStart w:id="162" w:name="_Toc34217226"/>
      <w:bookmarkStart w:id="163" w:name="_Toc34217378"/>
      <w:bookmarkStart w:id="164" w:name="_Toc39051741"/>
      <w:bookmarkStart w:id="165" w:name="_Toc43210313"/>
      <w:bookmarkStart w:id="166" w:name="_Toc49853218"/>
      <w:bookmarkStart w:id="167" w:name="_Toc56530007"/>
      <w:bookmarkStart w:id="168" w:name="_Toc175662557"/>
      <w:bookmarkEnd w:id="160"/>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1"/>
      <w:bookmarkEnd w:id="162"/>
      <w:bookmarkEnd w:id="163"/>
      <w:bookmarkEnd w:id="164"/>
      <w:bookmarkEnd w:id="165"/>
      <w:bookmarkEnd w:id="166"/>
      <w:bookmarkEnd w:id="167"/>
      <w:bookmarkEnd w:id="168"/>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4FCBBC55" w:rsidR="00464BC2" w:rsidRPr="00164490" w:rsidRDefault="00A87BDC" w:rsidP="00B02215">
      <w:pPr>
        <w:pStyle w:val="TH"/>
      </w:pPr>
      <w:r w:rsidRPr="00630AB6">
        <w:object w:dxaOrig="11386" w:dyaOrig="2596" w14:anchorId="1C0E214E">
          <v:shape id="_x0000_i1032" type="#_x0000_t75" style="width:481.3pt;height:111.1pt" o:ole="">
            <v:imagedata r:id="rId20" o:title=""/>
          </v:shape>
          <o:OLEObject Type="Embed" ProgID="Visio.Drawing.11" ShapeID="_x0000_i1032" DrawAspect="Content" ObjectID="_1786275343"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9"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70" w:name="_MCCTEMPBM_CRPT30470007___2"/>
      <w:bookmarkEnd w:id="169"/>
    </w:p>
    <w:p w14:paraId="453A872F" w14:textId="227920A1" w:rsidR="00904526" w:rsidRPr="00904526" w:rsidRDefault="00904526" w:rsidP="00904526">
      <w:pPr>
        <w:pStyle w:val="51"/>
      </w:pPr>
      <w:bookmarkStart w:id="171" w:name="_Toc175662558"/>
      <w:bookmarkStart w:id="172" w:name="_Toc20142283"/>
      <w:bookmarkStart w:id="173" w:name="_Toc34217227"/>
      <w:bookmarkStart w:id="174" w:name="_Toc34217379"/>
      <w:bookmarkStart w:id="175" w:name="_Toc39051742"/>
      <w:bookmarkStart w:id="176" w:name="_Toc43210314"/>
      <w:bookmarkStart w:id="177" w:name="_Toc49853219"/>
      <w:bookmarkStart w:id="178" w:name="_Toc56530008"/>
      <w:bookmarkEnd w:id="170"/>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1"/>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5604E7F6" w:rsidR="00904526" w:rsidRPr="00904526" w:rsidRDefault="00A87BDC" w:rsidP="00904526">
      <w:pPr>
        <w:pStyle w:val="TH"/>
      </w:pPr>
      <w:r w:rsidRPr="00630AB6">
        <w:object w:dxaOrig="11386" w:dyaOrig="2596" w14:anchorId="76B2B838">
          <v:shape id="_x0000_i1034" type="#_x0000_t75" style="width:481.3pt;height:111.1pt" o:ole="">
            <v:imagedata r:id="rId22" o:title=""/>
          </v:shape>
          <o:OLEObject Type="Embed" ProgID="Visio.Drawing.11" ShapeID="_x0000_i1034" DrawAspect="Content" ObjectID="_1786275344"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9" w:name="_Toc175662559"/>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9"/>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1543B577" w:rsidR="00905F9E" w:rsidRPr="00905F9E" w:rsidRDefault="00A87BDC" w:rsidP="00905F9E">
      <w:pPr>
        <w:pStyle w:val="TH"/>
      </w:pPr>
      <w:r w:rsidRPr="00630AB6">
        <w:object w:dxaOrig="11386" w:dyaOrig="2596" w14:anchorId="5C2FB1BF">
          <v:shape id="_x0000_i1036" type="#_x0000_t75" style="width:481.3pt;height:111.1pt" o:ole="">
            <v:imagedata r:id="rId24" o:title=""/>
          </v:shape>
          <o:OLEObject Type="Embed" ProgID="Visio.Drawing.11" ShapeID="_x0000_i1036" DrawAspect="Content" ObjectID="_1786275345"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80" w:name="_Toc175662560"/>
      <w:r w:rsidRPr="00164490">
        <w:t>5.3</w:t>
      </w:r>
      <w:r w:rsidRPr="00164490">
        <w:tab/>
        <w:t>Nnssf_NSSAIAvailability Service</w:t>
      </w:r>
      <w:bookmarkEnd w:id="172"/>
      <w:bookmarkEnd w:id="173"/>
      <w:bookmarkEnd w:id="174"/>
      <w:bookmarkEnd w:id="175"/>
      <w:bookmarkEnd w:id="176"/>
      <w:bookmarkEnd w:id="177"/>
      <w:bookmarkEnd w:id="178"/>
      <w:bookmarkEnd w:id="180"/>
    </w:p>
    <w:p w14:paraId="056927CC" w14:textId="77777777" w:rsidR="00B02215" w:rsidRPr="00164490" w:rsidRDefault="00B02215" w:rsidP="00553D27">
      <w:pPr>
        <w:pStyle w:val="31"/>
      </w:pPr>
      <w:bookmarkStart w:id="181" w:name="_Toc20142284"/>
      <w:bookmarkStart w:id="182" w:name="_Toc34217228"/>
      <w:bookmarkStart w:id="183" w:name="_Toc34217380"/>
      <w:bookmarkStart w:id="184" w:name="_Toc39051743"/>
      <w:bookmarkStart w:id="185" w:name="_Toc43210315"/>
      <w:bookmarkStart w:id="186" w:name="_Toc49853220"/>
      <w:bookmarkStart w:id="187" w:name="_Toc56530009"/>
      <w:bookmarkStart w:id="188" w:name="_Toc175662561"/>
      <w:r w:rsidRPr="00164490">
        <w:t>5.3.1</w:t>
      </w:r>
      <w:r w:rsidRPr="00164490">
        <w:tab/>
        <w:t>Service Description</w:t>
      </w:r>
      <w:bookmarkEnd w:id="181"/>
      <w:bookmarkEnd w:id="182"/>
      <w:bookmarkEnd w:id="183"/>
      <w:bookmarkEnd w:id="184"/>
      <w:bookmarkEnd w:id="185"/>
      <w:bookmarkEnd w:id="186"/>
      <w:bookmarkEnd w:id="187"/>
      <w:bookmarkEnd w:id="188"/>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9" w:name="_Toc20142285"/>
      <w:bookmarkStart w:id="190" w:name="_Toc34217229"/>
      <w:bookmarkStart w:id="191" w:name="_Toc34217381"/>
      <w:bookmarkStart w:id="192" w:name="_Toc39051744"/>
      <w:bookmarkStart w:id="193" w:name="_Toc43210316"/>
      <w:bookmarkStart w:id="194" w:name="_Toc49853221"/>
      <w:bookmarkStart w:id="195" w:name="_Toc56530010"/>
      <w:bookmarkStart w:id="196" w:name="_Toc175662562"/>
      <w:r w:rsidRPr="00164490">
        <w:t>5.3.2</w:t>
      </w:r>
      <w:r w:rsidRPr="00164490">
        <w:tab/>
        <w:t>Service Operations</w:t>
      </w:r>
      <w:bookmarkEnd w:id="189"/>
      <w:bookmarkEnd w:id="190"/>
      <w:bookmarkEnd w:id="191"/>
      <w:bookmarkEnd w:id="192"/>
      <w:bookmarkEnd w:id="193"/>
      <w:bookmarkEnd w:id="194"/>
      <w:bookmarkEnd w:id="195"/>
      <w:bookmarkEnd w:id="196"/>
    </w:p>
    <w:p w14:paraId="31319CDB" w14:textId="77777777" w:rsidR="00B02215" w:rsidRPr="00164490" w:rsidRDefault="00B02215" w:rsidP="00553D27">
      <w:pPr>
        <w:pStyle w:val="41"/>
      </w:pPr>
      <w:bookmarkStart w:id="197" w:name="_Toc20142286"/>
      <w:bookmarkStart w:id="198" w:name="_Toc34217230"/>
      <w:bookmarkStart w:id="199" w:name="_Toc34217382"/>
      <w:bookmarkStart w:id="200" w:name="_Toc39051745"/>
      <w:bookmarkStart w:id="201" w:name="_Toc43210317"/>
      <w:bookmarkStart w:id="202" w:name="_Toc49853222"/>
      <w:bookmarkStart w:id="203" w:name="_Toc56530011"/>
      <w:bookmarkStart w:id="204" w:name="_Toc175662563"/>
      <w:r w:rsidRPr="00164490">
        <w:t>5.3.2.1</w:t>
      </w:r>
      <w:r w:rsidRPr="00164490">
        <w:tab/>
        <w:t>Introduction</w:t>
      </w:r>
      <w:bookmarkEnd w:id="197"/>
      <w:bookmarkEnd w:id="198"/>
      <w:bookmarkEnd w:id="199"/>
      <w:bookmarkEnd w:id="200"/>
      <w:bookmarkEnd w:id="201"/>
      <w:bookmarkEnd w:id="202"/>
      <w:bookmarkEnd w:id="203"/>
      <w:bookmarkEnd w:id="204"/>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5" w:name="_Toc20142287"/>
      <w:bookmarkStart w:id="206" w:name="_Toc34217231"/>
      <w:bookmarkStart w:id="207" w:name="_Toc34217383"/>
      <w:bookmarkStart w:id="208" w:name="_Toc39051746"/>
      <w:bookmarkStart w:id="209" w:name="_Toc43210318"/>
      <w:bookmarkStart w:id="210" w:name="_Toc49853223"/>
      <w:bookmarkStart w:id="211" w:name="_Toc56530012"/>
      <w:bookmarkStart w:id="212" w:name="_Toc175662564"/>
      <w:r w:rsidRPr="00164490">
        <w:t>5.3.2.2</w:t>
      </w:r>
      <w:r w:rsidRPr="00164490">
        <w:tab/>
        <w:t>Update Service Operation</w:t>
      </w:r>
      <w:bookmarkEnd w:id="205"/>
      <w:bookmarkEnd w:id="206"/>
      <w:bookmarkEnd w:id="207"/>
      <w:bookmarkEnd w:id="208"/>
      <w:bookmarkEnd w:id="209"/>
      <w:bookmarkEnd w:id="210"/>
      <w:bookmarkEnd w:id="211"/>
      <w:bookmarkEnd w:id="212"/>
    </w:p>
    <w:p w14:paraId="6AD2D0B7" w14:textId="77777777" w:rsidR="00B02215" w:rsidRPr="00164490" w:rsidRDefault="00B02215" w:rsidP="00553D27">
      <w:pPr>
        <w:pStyle w:val="51"/>
      </w:pPr>
      <w:bookmarkStart w:id="213" w:name="_Toc20142288"/>
      <w:bookmarkStart w:id="214" w:name="_Toc34217232"/>
      <w:bookmarkStart w:id="215" w:name="_Toc34217384"/>
      <w:bookmarkStart w:id="216" w:name="_Toc39051747"/>
      <w:bookmarkStart w:id="217" w:name="_Toc43210319"/>
      <w:bookmarkStart w:id="218" w:name="_Toc49853224"/>
      <w:bookmarkStart w:id="219" w:name="_Toc56530013"/>
      <w:bookmarkStart w:id="220" w:name="_Toc175662565"/>
      <w:r w:rsidRPr="00164490">
        <w:t>5.3.2.2.1</w:t>
      </w:r>
      <w:r w:rsidRPr="00164490">
        <w:tab/>
        <w:t>General</w:t>
      </w:r>
      <w:bookmarkEnd w:id="213"/>
      <w:bookmarkEnd w:id="214"/>
      <w:bookmarkEnd w:id="215"/>
      <w:bookmarkEnd w:id="216"/>
      <w:bookmarkEnd w:id="217"/>
      <w:bookmarkEnd w:id="218"/>
      <w:bookmarkEnd w:id="219"/>
      <w:bookmarkEnd w:id="220"/>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4496D71E" w:rsidR="00E450D0" w:rsidRPr="00164490" w:rsidRDefault="00BF2A44" w:rsidP="005F216F">
      <w:pPr>
        <w:pStyle w:val="TH"/>
      </w:pPr>
      <w:r w:rsidRPr="00164490">
        <w:object w:dxaOrig="11371" w:dyaOrig="2596" w14:anchorId="656E3CAE">
          <v:shape id="_x0000_i1038" type="#_x0000_t75" style="width:481.3pt;height:107.7pt" o:ole="">
            <v:imagedata r:id="rId26" o:title=""/>
          </v:shape>
          <o:OLEObject Type="Embed" ProgID="Visio.Drawing.15" ShapeID="_x0000_i1038" DrawAspect="Content" ObjectID="_1786275346"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1"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2" w:name="_Toc20142289"/>
      <w:bookmarkStart w:id="223" w:name="_Toc34217233"/>
      <w:bookmarkStart w:id="224" w:name="_Toc34217385"/>
      <w:bookmarkStart w:id="225" w:name="_Toc39051748"/>
      <w:bookmarkStart w:id="226" w:name="_Toc43210320"/>
      <w:bookmarkStart w:id="227" w:name="_Toc49853225"/>
      <w:bookmarkStart w:id="228" w:name="_Toc56530014"/>
      <w:bookmarkStart w:id="229" w:name="_Toc175662566"/>
      <w:bookmarkEnd w:id="221"/>
      <w:r w:rsidRPr="00164490">
        <w:t>5.3.2.3</w:t>
      </w:r>
      <w:r w:rsidRPr="00164490">
        <w:tab/>
        <w:t>Subscribe Service Operation</w:t>
      </w:r>
      <w:bookmarkEnd w:id="222"/>
      <w:bookmarkEnd w:id="223"/>
      <w:bookmarkEnd w:id="224"/>
      <w:bookmarkEnd w:id="225"/>
      <w:bookmarkEnd w:id="226"/>
      <w:bookmarkEnd w:id="227"/>
      <w:bookmarkEnd w:id="228"/>
      <w:bookmarkEnd w:id="229"/>
    </w:p>
    <w:p w14:paraId="27CD01CC" w14:textId="77777777" w:rsidR="00B02215" w:rsidRPr="00164490" w:rsidRDefault="00B02215" w:rsidP="00553D27">
      <w:pPr>
        <w:pStyle w:val="51"/>
      </w:pPr>
      <w:bookmarkStart w:id="230" w:name="_Toc20142290"/>
      <w:bookmarkStart w:id="231" w:name="_Toc34217234"/>
      <w:bookmarkStart w:id="232" w:name="_Toc34217386"/>
      <w:bookmarkStart w:id="233" w:name="_Toc39051749"/>
      <w:bookmarkStart w:id="234" w:name="_Toc43210321"/>
      <w:bookmarkStart w:id="235" w:name="_Toc49853226"/>
      <w:bookmarkStart w:id="236" w:name="_Toc56530015"/>
      <w:bookmarkStart w:id="237" w:name="_Toc175662567"/>
      <w:r w:rsidRPr="00164490">
        <w:t>5.3.2.3.1</w:t>
      </w:r>
      <w:r w:rsidRPr="00164490">
        <w:tab/>
      </w:r>
      <w:r w:rsidR="00C1575C" w:rsidRPr="00164490">
        <w:t>Creation of a subscription</w:t>
      </w:r>
      <w:bookmarkEnd w:id="230"/>
      <w:bookmarkEnd w:id="231"/>
      <w:bookmarkEnd w:id="232"/>
      <w:bookmarkEnd w:id="233"/>
      <w:bookmarkEnd w:id="234"/>
      <w:bookmarkEnd w:id="235"/>
      <w:bookmarkEnd w:id="236"/>
      <w:bookmarkEnd w:id="237"/>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69C76FFD" w:rsidR="00464BC2" w:rsidRPr="00164490" w:rsidRDefault="00BF2A44" w:rsidP="00B02215">
      <w:pPr>
        <w:pStyle w:val="TH"/>
        <w:rPr>
          <w:lang w:eastAsia="ko-KR"/>
        </w:rPr>
      </w:pPr>
      <w:r w:rsidRPr="00630AB6">
        <w:object w:dxaOrig="11386" w:dyaOrig="2596" w14:anchorId="690ABE15">
          <v:shape id="_x0000_i1040" type="#_x0000_t75" style="width:481.9pt;height:110.55pt" o:ole="">
            <v:imagedata r:id="rId28" o:title=""/>
          </v:shape>
          <o:OLEObject Type="Embed" ProgID="Visio.Drawing.11" ShapeID="_x0000_i1040" DrawAspect="Content" ObjectID="_1786275347"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8"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9" w:name="_Toc49853227"/>
      <w:bookmarkStart w:id="240" w:name="_Toc56530016"/>
      <w:bookmarkStart w:id="241" w:name="_Toc175662568"/>
      <w:bookmarkEnd w:id="238"/>
      <w:r w:rsidRPr="00164490">
        <w:t>5.3.2.3.2</w:t>
      </w:r>
      <w:r w:rsidRPr="00164490">
        <w:tab/>
        <w:t>Modification of a subscription</w:t>
      </w:r>
      <w:bookmarkEnd w:id="239"/>
      <w:bookmarkEnd w:id="240"/>
      <w:bookmarkEnd w:id="241"/>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42" type="#_x0000_t75" style="width:482.45pt;height:108.85pt" o:ole="">
            <v:imagedata r:id="rId30" o:title=""/>
          </v:shape>
          <o:OLEObject Type="Embed" ProgID="VisioViewer.Viewer.1" ShapeID="_x0000_i1042" DrawAspect="Content" ObjectID="_1786275348"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lastRenderedPageBreak/>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2"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3" w:name="_Toc20142291"/>
      <w:bookmarkStart w:id="244" w:name="_Toc34217235"/>
      <w:bookmarkStart w:id="245" w:name="_Toc34217387"/>
      <w:bookmarkStart w:id="246" w:name="_Toc39051750"/>
      <w:bookmarkStart w:id="247" w:name="_Toc43210322"/>
      <w:bookmarkStart w:id="248" w:name="_Toc49853228"/>
      <w:bookmarkStart w:id="249" w:name="_Toc56530017"/>
      <w:bookmarkStart w:id="250" w:name="_Toc175662569"/>
      <w:bookmarkEnd w:id="242"/>
      <w:r w:rsidRPr="00164490">
        <w:t>5.3.2.4</w:t>
      </w:r>
      <w:r w:rsidRPr="00164490">
        <w:tab/>
        <w:t>Unsubscribe Service Operation</w:t>
      </w:r>
      <w:bookmarkEnd w:id="243"/>
      <w:bookmarkEnd w:id="244"/>
      <w:bookmarkEnd w:id="245"/>
      <w:bookmarkEnd w:id="246"/>
      <w:bookmarkEnd w:id="247"/>
      <w:bookmarkEnd w:id="248"/>
      <w:bookmarkEnd w:id="249"/>
      <w:bookmarkEnd w:id="250"/>
    </w:p>
    <w:p w14:paraId="3E5B2065" w14:textId="77777777" w:rsidR="00B02215" w:rsidRPr="00164490" w:rsidRDefault="00B02215" w:rsidP="00553D27">
      <w:pPr>
        <w:pStyle w:val="51"/>
      </w:pPr>
      <w:bookmarkStart w:id="251" w:name="_Toc20142292"/>
      <w:bookmarkStart w:id="252" w:name="_Toc34217236"/>
      <w:bookmarkStart w:id="253" w:name="_Toc34217388"/>
      <w:bookmarkStart w:id="254" w:name="_Toc39051751"/>
      <w:bookmarkStart w:id="255" w:name="_Toc43210323"/>
      <w:bookmarkStart w:id="256" w:name="_Toc49853229"/>
      <w:bookmarkStart w:id="257" w:name="_Toc56530018"/>
      <w:bookmarkStart w:id="258" w:name="_Toc175662570"/>
      <w:r w:rsidRPr="00164490">
        <w:t>5.3.2.4.1</w:t>
      </w:r>
      <w:r w:rsidRPr="00164490">
        <w:tab/>
        <w:t>General</w:t>
      </w:r>
      <w:bookmarkEnd w:id="251"/>
      <w:bookmarkEnd w:id="252"/>
      <w:bookmarkEnd w:id="253"/>
      <w:bookmarkEnd w:id="254"/>
      <w:bookmarkEnd w:id="255"/>
      <w:bookmarkEnd w:id="256"/>
      <w:bookmarkEnd w:id="257"/>
      <w:bookmarkEnd w:id="258"/>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232031CD" w:rsidR="00464BC2" w:rsidRPr="00164490" w:rsidRDefault="00BF2A44" w:rsidP="00B02215">
      <w:pPr>
        <w:pStyle w:val="TH"/>
      </w:pPr>
      <w:r w:rsidRPr="00630AB6">
        <w:object w:dxaOrig="11386" w:dyaOrig="2596" w14:anchorId="3DB73536">
          <v:shape id="_x0000_i1043" type="#_x0000_t75" style="width:481.9pt;height:110.55pt" o:ole="">
            <v:imagedata r:id="rId32" o:title=""/>
          </v:shape>
          <o:OLEObject Type="Embed" ProgID="Visio.Drawing.11" ShapeID="_x0000_i1043" DrawAspect="Content" ObjectID="_1786275349"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9"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60" w:name="_Toc20142293"/>
      <w:bookmarkStart w:id="261" w:name="_Toc34217237"/>
      <w:bookmarkStart w:id="262" w:name="_Toc34217389"/>
      <w:bookmarkStart w:id="263" w:name="_Toc39051752"/>
      <w:bookmarkStart w:id="264" w:name="_Toc43210324"/>
      <w:bookmarkStart w:id="265" w:name="_Toc49853230"/>
      <w:bookmarkStart w:id="266" w:name="_Toc56530019"/>
      <w:bookmarkStart w:id="267" w:name="_Toc175662571"/>
      <w:bookmarkEnd w:id="259"/>
      <w:r w:rsidRPr="00164490">
        <w:t>5.3.2.</w:t>
      </w:r>
      <w:r w:rsidRPr="00164490">
        <w:rPr>
          <w:rFonts w:hint="eastAsia"/>
          <w:lang w:eastAsia="zh-CN"/>
        </w:rPr>
        <w:t>5</w:t>
      </w:r>
      <w:r w:rsidRPr="00164490">
        <w:tab/>
        <w:t>Notify Service Operation</w:t>
      </w:r>
      <w:bookmarkEnd w:id="260"/>
      <w:bookmarkEnd w:id="261"/>
      <w:bookmarkEnd w:id="262"/>
      <w:bookmarkEnd w:id="263"/>
      <w:bookmarkEnd w:id="264"/>
      <w:bookmarkEnd w:id="265"/>
      <w:bookmarkEnd w:id="266"/>
      <w:bookmarkEnd w:id="267"/>
    </w:p>
    <w:p w14:paraId="36509352" w14:textId="77777777" w:rsidR="00B02215" w:rsidRPr="00164490" w:rsidRDefault="00B02215" w:rsidP="00553D27">
      <w:pPr>
        <w:pStyle w:val="51"/>
      </w:pPr>
      <w:bookmarkStart w:id="268" w:name="_Toc20142294"/>
      <w:bookmarkStart w:id="269" w:name="_Toc34217238"/>
      <w:bookmarkStart w:id="270" w:name="_Toc34217390"/>
      <w:bookmarkStart w:id="271" w:name="_Toc39051753"/>
      <w:bookmarkStart w:id="272" w:name="_Toc43210325"/>
      <w:bookmarkStart w:id="273" w:name="_Toc49853231"/>
      <w:bookmarkStart w:id="274" w:name="_Toc56530020"/>
      <w:bookmarkStart w:id="275" w:name="_Toc175662572"/>
      <w:r w:rsidRPr="00164490">
        <w:t>5.3.2.</w:t>
      </w:r>
      <w:r w:rsidRPr="00164490">
        <w:rPr>
          <w:rFonts w:hint="eastAsia"/>
          <w:lang w:eastAsia="zh-CN"/>
        </w:rPr>
        <w:t>5</w:t>
      </w:r>
      <w:r w:rsidRPr="00164490">
        <w:t>.1</w:t>
      </w:r>
      <w:r w:rsidRPr="00164490">
        <w:tab/>
        <w:t>General</w:t>
      </w:r>
      <w:bookmarkEnd w:id="268"/>
      <w:bookmarkEnd w:id="269"/>
      <w:bookmarkEnd w:id="270"/>
      <w:bookmarkEnd w:id="271"/>
      <w:bookmarkEnd w:id="272"/>
      <w:bookmarkEnd w:id="273"/>
      <w:bookmarkEnd w:id="274"/>
      <w:bookmarkEnd w:id="275"/>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45" type="#_x0000_t75" style="width:482.45pt;height:108.85pt" o:ole="">
            <v:imagedata r:id="rId34" o:title=""/>
          </v:shape>
          <o:OLEObject Type="Embed" ProgID="VisioViewer.Viewer.1" ShapeID="_x0000_i1045" DrawAspect="Content" ObjectID="_1786275350"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6"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7" w:name="_Toc20142295"/>
      <w:bookmarkStart w:id="278" w:name="_Toc34217239"/>
      <w:bookmarkStart w:id="279" w:name="_Toc34217391"/>
      <w:bookmarkStart w:id="280" w:name="_Toc39051754"/>
      <w:bookmarkStart w:id="281" w:name="_Toc43210326"/>
      <w:bookmarkStart w:id="282" w:name="_Toc49853232"/>
      <w:bookmarkStart w:id="283" w:name="_Toc56530021"/>
      <w:bookmarkStart w:id="284" w:name="_Toc175662573"/>
      <w:bookmarkEnd w:id="276"/>
      <w:r w:rsidRPr="00164490">
        <w:t>5.3.2.</w:t>
      </w:r>
      <w:r w:rsidRPr="00164490">
        <w:rPr>
          <w:rFonts w:hint="eastAsia"/>
          <w:lang w:eastAsia="zh-CN"/>
        </w:rPr>
        <w:t>6</w:t>
      </w:r>
      <w:r w:rsidRPr="00164490">
        <w:tab/>
        <w:t>Delete Service Operation</w:t>
      </w:r>
      <w:bookmarkEnd w:id="277"/>
      <w:bookmarkEnd w:id="278"/>
      <w:bookmarkEnd w:id="279"/>
      <w:bookmarkEnd w:id="280"/>
      <w:bookmarkEnd w:id="281"/>
      <w:bookmarkEnd w:id="282"/>
      <w:bookmarkEnd w:id="283"/>
      <w:bookmarkEnd w:id="284"/>
    </w:p>
    <w:p w14:paraId="2BF409C3" w14:textId="77777777" w:rsidR="00B02215" w:rsidRPr="00164490" w:rsidRDefault="00B02215" w:rsidP="00553D27">
      <w:pPr>
        <w:pStyle w:val="51"/>
      </w:pPr>
      <w:bookmarkStart w:id="285" w:name="_Toc20142296"/>
      <w:bookmarkStart w:id="286" w:name="_Toc34217240"/>
      <w:bookmarkStart w:id="287" w:name="_Toc34217392"/>
      <w:bookmarkStart w:id="288" w:name="_Toc39051755"/>
      <w:bookmarkStart w:id="289" w:name="_Toc43210327"/>
      <w:bookmarkStart w:id="290" w:name="_Toc49853233"/>
      <w:bookmarkStart w:id="291" w:name="_Toc56530022"/>
      <w:bookmarkStart w:id="292" w:name="_Toc175662574"/>
      <w:r w:rsidRPr="00164490">
        <w:t>5.3.2.</w:t>
      </w:r>
      <w:r w:rsidRPr="00164490">
        <w:rPr>
          <w:rFonts w:hint="eastAsia"/>
          <w:lang w:eastAsia="zh-CN"/>
        </w:rPr>
        <w:t>6</w:t>
      </w:r>
      <w:r w:rsidRPr="00164490">
        <w:t>.1</w:t>
      </w:r>
      <w:r w:rsidRPr="00164490">
        <w:tab/>
        <w:t>General</w:t>
      </w:r>
      <w:bookmarkEnd w:id="285"/>
      <w:bookmarkEnd w:id="286"/>
      <w:bookmarkEnd w:id="287"/>
      <w:bookmarkEnd w:id="288"/>
      <w:bookmarkEnd w:id="289"/>
      <w:bookmarkEnd w:id="290"/>
      <w:bookmarkEnd w:id="291"/>
      <w:bookmarkEnd w:id="292"/>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252346BD" w:rsidR="00973A13" w:rsidRPr="00164490" w:rsidRDefault="00BF2A44" w:rsidP="00B02215">
      <w:pPr>
        <w:pStyle w:val="TH"/>
      </w:pPr>
      <w:r w:rsidRPr="00630AB6">
        <w:object w:dxaOrig="11386" w:dyaOrig="2596" w14:anchorId="32F657B7">
          <v:shape id="_x0000_i1046" type="#_x0000_t75" style="width:480.75pt;height:110.55pt" o:ole="">
            <v:imagedata r:id="rId36" o:title=""/>
          </v:shape>
          <o:OLEObject Type="Embed" ProgID="Visio.Drawing.11" ShapeID="_x0000_i1046" DrawAspect="Content" ObjectID="_1786275351"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3"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4" w:name="_Toc34217241"/>
      <w:bookmarkStart w:id="295" w:name="_Toc34217393"/>
      <w:bookmarkStart w:id="296" w:name="_Toc39051756"/>
      <w:bookmarkStart w:id="297" w:name="_Toc43210328"/>
      <w:bookmarkStart w:id="298" w:name="_Toc49853234"/>
      <w:bookmarkStart w:id="299" w:name="_Toc56530023"/>
      <w:bookmarkStart w:id="300" w:name="_Toc175662575"/>
      <w:bookmarkEnd w:id="293"/>
      <w:r w:rsidRPr="00164490">
        <w:t>5.3.2.7</w:t>
      </w:r>
      <w:r w:rsidRPr="00164490">
        <w:tab/>
        <w:t>Options Service Operation</w:t>
      </w:r>
      <w:bookmarkEnd w:id="294"/>
      <w:bookmarkEnd w:id="295"/>
      <w:bookmarkEnd w:id="296"/>
      <w:bookmarkEnd w:id="297"/>
      <w:bookmarkEnd w:id="298"/>
      <w:bookmarkEnd w:id="299"/>
      <w:bookmarkEnd w:id="300"/>
    </w:p>
    <w:p w14:paraId="2DB93408" w14:textId="77777777" w:rsidR="00B02215" w:rsidRPr="00164490" w:rsidRDefault="00B02215" w:rsidP="00553D27">
      <w:pPr>
        <w:pStyle w:val="51"/>
      </w:pPr>
      <w:bookmarkStart w:id="301" w:name="_Toc34217242"/>
      <w:bookmarkStart w:id="302" w:name="_Toc34217394"/>
      <w:bookmarkStart w:id="303" w:name="_Toc39051757"/>
      <w:bookmarkStart w:id="304" w:name="_Toc43210329"/>
      <w:bookmarkStart w:id="305" w:name="_Toc49853235"/>
      <w:bookmarkStart w:id="306" w:name="_Toc56530024"/>
      <w:bookmarkStart w:id="307" w:name="_Toc175662576"/>
      <w:r w:rsidRPr="00164490">
        <w:t>5.3.2.7.1</w:t>
      </w:r>
      <w:r w:rsidRPr="00164490">
        <w:tab/>
        <w:t>General</w:t>
      </w:r>
      <w:bookmarkEnd w:id="301"/>
      <w:bookmarkEnd w:id="302"/>
      <w:bookmarkEnd w:id="303"/>
      <w:bookmarkEnd w:id="304"/>
      <w:bookmarkEnd w:id="305"/>
      <w:bookmarkEnd w:id="306"/>
      <w:bookmarkEnd w:id="307"/>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48" type="#_x0000_t75" style="width:482.45pt;height:129.85pt" o:ole="">
            <v:imagedata r:id="rId38" o:title=""/>
          </v:shape>
          <o:OLEObject Type="Embed" ProgID="VisioViewer.Viewer.1" ShapeID="_x0000_i1048" DrawAspect="Content" ObjectID="_1786275352"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8"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9" w:name="_Toc20142297"/>
      <w:bookmarkStart w:id="310" w:name="_Toc34217243"/>
      <w:bookmarkStart w:id="311" w:name="_Toc34217395"/>
      <w:bookmarkStart w:id="312" w:name="_Toc39051758"/>
      <w:bookmarkStart w:id="313" w:name="_Toc43210330"/>
      <w:bookmarkStart w:id="314" w:name="_Toc49853236"/>
      <w:bookmarkStart w:id="315" w:name="_Toc56530025"/>
      <w:bookmarkStart w:id="316" w:name="_Toc175662577"/>
      <w:bookmarkEnd w:id="308"/>
      <w:r w:rsidRPr="00164490">
        <w:t>6</w:t>
      </w:r>
      <w:r w:rsidRPr="00164490">
        <w:tab/>
        <w:t>API Definitions</w:t>
      </w:r>
      <w:bookmarkEnd w:id="309"/>
      <w:bookmarkEnd w:id="310"/>
      <w:bookmarkEnd w:id="311"/>
      <w:bookmarkEnd w:id="312"/>
      <w:bookmarkEnd w:id="313"/>
      <w:bookmarkEnd w:id="314"/>
      <w:bookmarkEnd w:id="315"/>
      <w:bookmarkEnd w:id="316"/>
    </w:p>
    <w:p w14:paraId="2B151211" w14:textId="77777777" w:rsidR="00B02215" w:rsidRPr="00164490" w:rsidRDefault="00B02215" w:rsidP="00553D27">
      <w:pPr>
        <w:pStyle w:val="21"/>
      </w:pPr>
      <w:bookmarkStart w:id="317" w:name="_Toc20142298"/>
      <w:bookmarkStart w:id="318" w:name="_Toc34217244"/>
      <w:bookmarkStart w:id="319" w:name="_Toc34217396"/>
      <w:bookmarkStart w:id="320" w:name="_Toc39051759"/>
      <w:bookmarkStart w:id="321" w:name="_Toc43210331"/>
      <w:bookmarkStart w:id="322" w:name="_Toc49853237"/>
      <w:bookmarkStart w:id="323" w:name="_Toc56530026"/>
      <w:bookmarkStart w:id="324" w:name="_Toc175662578"/>
      <w:r w:rsidRPr="00164490">
        <w:t>6.1</w:t>
      </w:r>
      <w:r w:rsidRPr="00164490">
        <w:tab/>
        <w:t>Nnssf_NSSelection Service API</w:t>
      </w:r>
      <w:bookmarkEnd w:id="317"/>
      <w:bookmarkEnd w:id="318"/>
      <w:bookmarkEnd w:id="319"/>
      <w:bookmarkEnd w:id="320"/>
      <w:bookmarkEnd w:id="321"/>
      <w:bookmarkEnd w:id="322"/>
      <w:bookmarkEnd w:id="323"/>
      <w:bookmarkEnd w:id="324"/>
    </w:p>
    <w:p w14:paraId="6262EAB1" w14:textId="77777777" w:rsidR="00B02215" w:rsidRPr="00164490" w:rsidRDefault="00B02215" w:rsidP="00553D27">
      <w:pPr>
        <w:pStyle w:val="31"/>
      </w:pPr>
      <w:bookmarkStart w:id="325" w:name="_Toc20142299"/>
      <w:bookmarkStart w:id="326" w:name="_Toc34217245"/>
      <w:bookmarkStart w:id="327" w:name="_Toc34217397"/>
      <w:bookmarkStart w:id="328" w:name="_Toc39051760"/>
      <w:bookmarkStart w:id="329" w:name="_Toc43210332"/>
      <w:bookmarkStart w:id="330" w:name="_Toc49853238"/>
      <w:bookmarkStart w:id="331" w:name="_Toc56530027"/>
      <w:bookmarkStart w:id="332" w:name="_Toc175662579"/>
      <w:r w:rsidRPr="00164490">
        <w:t>6.1.1</w:t>
      </w:r>
      <w:r w:rsidRPr="00164490">
        <w:tab/>
        <w:t>API URI</w:t>
      </w:r>
      <w:bookmarkEnd w:id="325"/>
      <w:bookmarkEnd w:id="326"/>
      <w:bookmarkEnd w:id="327"/>
      <w:bookmarkEnd w:id="328"/>
      <w:bookmarkEnd w:id="329"/>
      <w:bookmarkEnd w:id="330"/>
      <w:bookmarkEnd w:id="331"/>
      <w:bookmarkEnd w:id="332"/>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555D7C27"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477DD5A8"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3" w:name="_Toc20142300"/>
      <w:bookmarkStart w:id="334" w:name="_Toc34217246"/>
      <w:bookmarkStart w:id="335" w:name="_Toc34217398"/>
      <w:bookmarkStart w:id="336" w:name="_Toc39051761"/>
      <w:bookmarkStart w:id="337" w:name="_Toc43210333"/>
      <w:bookmarkStart w:id="338" w:name="_Toc49853239"/>
      <w:bookmarkStart w:id="339" w:name="_Toc56530028"/>
      <w:bookmarkStart w:id="340" w:name="_Toc175662580"/>
      <w:r w:rsidRPr="00164490">
        <w:t>6.1.2</w:t>
      </w:r>
      <w:r w:rsidRPr="00164490">
        <w:tab/>
        <w:t>Usage of HTTP</w:t>
      </w:r>
      <w:bookmarkEnd w:id="333"/>
      <w:bookmarkEnd w:id="334"/>
      <w:bookmarkEnd w:id="335"/>
      <w:bookmarkEnd w:id="336"/>
      <w:bookmarkEnd w:id="337"/>
      <w:bookmarkEnd w:id="338"/>
      <w:bookmarkEnd w:id="339"/>
      <w:bookmarkEnd w:id="340"/>
    </w:p>
    <w:p w14:paraId="19EF2247" w14:textId="77777777" w:rsidR="00B02215" w:rsidRPr="00164490" w:rsidRDefault="00B02215" w:rsidP="00553D27">
      <w:pPr>
        <w:pStyle w:val="41"/>
      </w:pPr>
      <w:bookmarkStart w:id="341" w:name="_Toc20142301"/>
      <w:bookmarkStart w:id="342" w:name="_Toc34217247"/>
      <w:bookmarkStart w:id="343" w:name="_Toc34217399"/>
      <w:bookmarkStart w:id="344" w:name="_Toc39051762"/>
      <w:bookmarkStart w:id="345" w:name="_Toc43210334"/>
      <w:bookmarkStart w:id="346" w:name="_Toc49853240"/>
      <w:bookmarkStart w:id="347" w:name="_Toc56530029"/>
      <w:bookmarkStart w:id="348" w:name="_Toc175662581"/>
      <w:r w:rsidRPr="00164490">
        <w:t>6.1.2.1</w:t>
      </w:r>
      <w:r w:rsidRPr="00164490">
        <w:tab/>
        <w:t>General</w:t>
      </w:r>
      <w:bookmarkEnd w:id="341"/>
      <w:bookmarkEnd w:id="342"/>
      <w:bookmarkEnd w:id="343"/>
      <w:bookmarkEnd w:id="344"/>
      <w:bookmarkEnd w:id="345"/>
      <w:bookmarkEnd w:id="346"/>
      <w:bookmarkEnd w:id="347"/>
      <w:bookmarkEnd w:id="348"/>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9" w:name="_Toc20142302"/>
      <w:bookmarkStart w:id="350" w:name="_Toc34217248"/>
      <w:bookmarkStart w:id="351" w:name="_Toc34217400"/>
      <w:bookmarkStart w:id="352" w:name="_Toc39051763"/>
      <w:bookmarkStart w:id="353" w:name="_Toc43210335"/>
      <w:bookmarkStart w:id="354" w:name="_Toc49853241"/>
      <w:bookmarkStart w:id="355" w:name="_Toc56530030"/>
      <w:bookmarkStart w:id="356" w:name="_Toc175662582"/>
      <w:r w:rsidRPr="00164490">
        <w:lastRenderedPageBreak/>
        <w:t>6.1.2.2</w:t>
      </w:r>
      <w:r w:rsidRPr="00164490">
        <w:tab/>
        <w:t>HTTP standard headers</w:t>
      </w:r>
      <w:bookmarkEnd w:id="349"/>
      <w:bookmarkEnd w:id="350"/>
      <w:bookmarkEnd w:id="351"/>
      <w:bookmarkEnd w:id="352"/>
      <w:bookmarkEnd w:id="353"/>
      <w:bookmarkEnd w:id="354"/>
      <w:bookmarkEnd w:id="355"/>
      <w:bookmarkEnd w:id="356"/>
    </w:p>
    <w:p w14:paraId="5FFEF98A" w14:textId="77777777" w:rsidR="00B02215" w:rsidRPr="00164490" w:rsidRDefault="00B02215" w:rsidP="00553D27">
      <w:pPr>
        <w:pStyle w:val="51"/>
        <w:rPr>
          <w:lang w:eastAsia="zh-CN"/>
        </w:rPr>
      </w:pPr>
      <w:bookmarkStart w:id="357" w:name="_Toc20142303"/>
      <w:bookmarkStart w:id="358" w:name="_Toc34217249"/>
      <w:bookmarkStart w:id="359" w:name="_Toc34217401"/>
      <w:bookmarkStart w:id="360" w:name="_Toc39051764"/>
      <w:bookmarkStart w:id="361" w:name="_Toc43210336"/>
      <w:bookmarkStart w:id="362" w:name="_Toc49853242"/>
      <w:bookmarkStart w:id="363" w:name="_Toc56530031"/>
      <w:bookmarkStart w:id="364" w:name="_Toc175662583"/>
      <w:r w:rsidRPr="00164490">
        <w:t>6.1.2.2.1</w:t>
      </w:r>
      <w:r w:rsidRPr="00164490">
        <w:rPr>
          <w:rFonts w:hint="eastAsia"/>
          <w:lang w:eastAsia="zh-CN"/>
        </w:rPr>
        <w:tab/>
      </w:r>
      <w:r w:rsidRPr="00164490">
        <w:rPr>
          <w:lang w:eastAsia="zh-CN"/>
        </w:rPr>
        <w:t>General</w:t>
      </w:r>
      <w:bookmarkEnd w:id="357"/>
      <w:bookmarkEnd w:id="358"/>
      <w:bookmarkEnd w:id="359"/>
      <w:bookmarkEnd w:id="360"/>
      <w:bookmarkEnd w:id="361"/>
      <w:bookmarkEnd w:id="362"/>
      <w:bookmarkEnd w:id="363"/>
      <w:bookmarkEnd w:id="364"/>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5" w:name="_Toc20142304"/>
      <w:bookmarkStart w:id="366" w:name="_Toc34217250"/>
      <w:bookmarkStart w:id="367" w:name="_Toc34217402"/>
      <w:bookmarkStart w:id="368" w:name="_Toc39051765"/>
      <w:bookmarkStart w:id="369" w:name="_Toc43210337"/>
      <w:bookmarkStart w:id="370" w:name="_Toc49853243"/>
      <w:bookmarkStart w:id="371" w:name="_Toc56530032"/>
      <w:bookmarkStart w:id="372" w:name="_Toc175662584"/>
      <w:r w:rsidRPr="00164490">
        <w:t>6.1.2.2.2</w:t>
      </w:r>
      <w:r w:rsidRPr="00164490">
        <w:tab/>
        <w:t>Content type</w:t>
      </w:r>
      <w:bookmarkEnd w:id="365"/>
      <w:bookmarkEnd w:id="366"/>
      <w:bookmarkEnd w:id="367"/>
      <w:bookmarkEnd w:id="368"/>
      <w:bookmarkEnd w:id="369"/>
      <w:bookmarkEnd w:id="370"/>
      <w:bookmarkEnd w:id="371"/>
      <w:bookmarkEnd w:id="372"/>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3" w:name="_Toc175662585"/>
      <w:r w:rsidRPr="00164490">
        <w:t>6.1.2.3</w:t>
      </w:r>
      <w:r w:rsidRPr="00164490">
        <w:tab/>
        <w:t>HTTP custom headers</w:t>
      </w:r>
      <w:bookmarkEnd w:id="373"/>
    </w:p>
    <w:p w14:paraId="5DAF426A" w14:textId="77777777" w:rsidR="00B02215" w:rsidRPr="00164490" w:rsidRDefault="00B02215" w:rsidP="00553D27">
      <w:pPr>
        <w:pStyle w:val="51"/>
        <w:rPr>
          <w:lang w:eastAsia="zh-CN"/>
        </w:rPr>
      </w:pPr>
      <w:bookmarkStart w:id="374" w:name="_Toc20142305"/>
      <w:bookmarkStart w:id="375" w:name="_Toc34217251"/>
      <w:bookmarkStart w:id="376" w:name="_Toc34217403"/>
      <w:bookmarkStart w:id="377" w:name="_Toc39051766"/>
      <w:bookmarkStart w:id="378" w:name="_Toc43210338"/>
      <w:bookmarkStart w:id="379" w:name="_Toc49853244"/>
      <w:bookmarkStart w:id="380" w:name="_Toc56530033"/>
      <w:bookmarkStart w:id="381" w:name="_Toc175662586"/>
      <w:r w:rsidRPr="00164490">
        <w:t>6.1.2.3.1</w:t>
      </w:r>
      <w:r w:rsidRPr="00164490">
        <w:rPr>
          <w:rFonts w:hint="eastAsia"/>
          <w:lang w:eastAsia="zh-CN"/>
        </w:rPr>
        <w:tab/>
      </w:r>
      <w:r w:rsidRPr="00164490">
        <w:rPr>
          <w:lang w:eastAsia="zh-CN"/>
        </w:rPr>
        <w:t>General</w:t>
      </w:r>
      <w:bookmarkEnd w:id="374"/>
      <w:bookmarkEnd w:id="375"/>
      <w:bookmarkEnd w:id="376"/>
      <w:bookmarkEnd w:id="377"/>
      <w:bookmarkEnd w:id="378"/>
      <w:bookmarkEnd w:id="379"/>
      <w:bookmarkEnd w:id="380"/>
      <w:bookmarkEnd w:id="381"/>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2" w:name="_Toc20142306"/>
      <w:bookmarkStart w:id="383" w:name="_Toc34217252"/>
      <w:bookmarkStart w:id="384" w:name="_Toc34217404"/>
      <w:bookmarkStart w:id="385" w:name="_Toc39051767"/>
      <w:bookmarkStart w:id="386" w:name="_Toc43210339"/>
      <w:bookmarkStart w:id="387" w:name="_Toc49853245"/>
      <w:bookmarkStart w:id="388" w:name="_Toc56530034"/>
      <w:bookmarkStart w:id="389" w:name="_Toc175662587"/>
      <w:r w:rsidRPr="00164490">
        <w:t>6.1.3</w:t>
      </w:r>
      <w:r w:rsidRPr="00164490">
        <w:tab/>
        <w:t>Resources</w:t>
      </w:r>
      <w:bookmarkEnd w:id="382"/>
      <w:bookmarkEnd w:id="383"/>
      <w:bookmarkEnd w:id="384"/>
      <w:bookmarkEnd w:id="385"/>
      <w:bookmarkEnd w:id="386"/>
      <w:bookmarkEnd w:id="387"/>
      <w:bookmarkEnd w:id="388"/>
      <w:bookmarkEnd w:id="389"/>
    </w:p>
    <w:p w14:paraId="33732C84" w14:textId="77777777" w:rsidR="00B02215" w:rsidRPr="00164490" w:rsidRDefault="00B02215" w:rsidP="00553D27">
      <w:pPr>
        <w:pStyle w:val="41"/>
      </w:pPr>
      <w:bookmarkStart w:id="390" w:name="_Toc20142307"/>
      <w:bookmarkStart w:id="391" w:name="_Toc34217253"/>
      <w:bookmarkStart w:id="392" w:name="_Toc34217405"/>
      <w:bookmarkStart w:id="393" w:name="_Toc39051768"/>
      <w:bookmarkStart w:id="394" w:name="_Toc43210340"/>
      <w:bookmarkStart w:id="395" w:name="_Toc49853246"/>
      <w:bookmarkStart w:id="396" w:name="_Toc56530035"/>
      <w:bookmarkStart w:id="397" w:name="_Toc175662588"/>
      <w:r w:rsidRPr="00164490">
        <w:t>6.1.3.1</w:t>
      </w:r>
      <w:r w:rsidRPr="00164490">
        <w:tab/>
        <w:t>Overview</w:t>
      </w:r>
      <w:bookmarkEnd w:id="390"/>
      <w:bookmarkEnd w:id="391"/>
      <w:bookmarkEnd w:id="392"/>
      <w:bookmarkEnd w:id="393"/>
      <w:bookmarkEnd w:id="394"/>
      <w:bookmarkEnd w:id="395"/>
      <w:bookmarkEnd w:id="396"/>
      <w:bookmarkEnd w:id="397"/>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417A5DFB" w:rsidR="00B02215" w:rsidRPr="00164490" w:rsidRDefault="00BF2A44" w:rsidP="00B02215">
      <w:pPr>
        <w:pStyle w:val="TH"/>
      </w:pPr>
      <w:r w:rsidRPr="00630AB6">
        <w:object w:dxaOrig="8086" w:dyaOrig="3615" w14:anchorId="26604E75">
          <v:shape id="_x0000_i1049" type="#_x0000_t75" style="width:291.95pt;height:132.65pt" o:ole="">
            <v:imagedata r:id="rId40" o:title=""/>
          </v:shape>
          <o:OLEObject Type="Embed" ProgID="Visio.Drawing.11" ShapeID="_x0000_i1049" DrawAspect="Content" ObjectID="_1786275353"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8" w:name="_Toc20142308"/>
      <w:bookmarkStart w:id="399" w:name="_Toc34217254"/>
      <w:bookmarkStart w:id="400" w:name="_Toc34217406"/>
      <w:bookmarkStart w:id="401" w:name="_Toc39051769"/>
      <w:bookmarkStart w:id="402" w:name="_Toc43210341"/>
      <w:bookmarkStart w:id="403" w:name="_Toc49853247"/>
      <w:bookmarkStart w:id="404" w:name="_Toc56530036"/>
      <w:bookmarkStart w:id="405" w:name="_Toc175662589"/>
      <w:r w:rsidRPr="00164490">
        <w:lastRenderedPageBreak/>
        <w:t>6.1.3.2</w:t>
      </w:r>
      <w:r w:rsidRPr="00164490">
        <w:tab/>
        <w:t>Resource:  Network Slice Information</w:t>
      </w:r>
      <w:bookmarkEnd w:id="398"/>
      <w:bookmarkEnd w:id="399"/>
      <w:bookmarkEnd w:id="400"/>
      <w:bookmarkEnd w:id="401"/>
      <w:bookmarkEnd w:id="402"/>
      <w:bookmarkEnd w:id="403"/>
      <w:bookmarkEnd w:id="404"/>
      <w:bookmarkEnd w:id="405"/>
    </w:p>
    <w:p w14:paraId="09432BB2" w14:textId="77777777" w:rsidR="00B02215" w:rsidRPr="00164490" w:rsidRDefault="00B02215" w:rsidP="00553D27">
      <w:pPr>
        <w:pStyle w:val="51"/>
      </w:pPr>
      <w:bookmarkStart w:id="406" w:name="_Toc20142309"/>
      <w:bookmarkStart w:id="407" w:name="_Toc34217255"/>
      <w:bookmarkStart w:id="408" w:name="_Toc34217407"/>
      <w:bookmarkStart w:id="409" w:name="_Toc39051770"/>
      <w:bookmarkStart w:id="410" w:name="_Toc43210342"/>
      <w:bookmarkStart w:id="411" w:name="_Toc49853248"/>
      <w:bookmarkStart w:id="412" w:name="_Toc56530037"/>
      <w:bookmarkStart w:id="413" w:name="_Toc175662590"/>
      <w:r w:rsidRPr="00164490">
        <w:t>6.1.3.2.1</w:t>
      </w:r>
      <w:r w:rsidRPr="00164490">
        <w:tab/>
        <w:t>Description</w:t>
      </w:r>
      <w:bookmarkEnd w:id="406"/>
      <w:bookmarkEnd w:id="407"/>
      <w:bookmarkEnd w:id="408"/>
      <w:bookmarkEnd w:id="409"/>
      <w:bookmarkEnd w:id="410"/>
      <w:bookmarkEnd w:id="411"/>
      <w:bookmarkEnd w:id="412"/>
      <w:bookmarkEnd w:id="413"/>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4" w:name="_Toc20142310"/>
      <w:bookmarkStart w:id="415" w:name="_Toc34217256"/>
      <w:bookmarkStart w:id="416" w:name="_Toc34217408"/>
      <w:bookmarkStart w:id="417" w:name="_Toc39051771"/>
      <w:bookmarkStart w:id="418" w:name="_Toc43210343"/>
      <w:bookmarkStart w:id="419" w:name="_Toc49853249"/>
      <w:bookmarkStart w:id="420" w:name="_Toc56530038"/>
      <w:bookmarkStart w:id="421" w:name="_Toc175662591"/>
      <w:r w:rsidRPr="00164490">
        <w:t>6.1.3.2.2</w:t>
      </w:r>
      <w:r w:rsidRPr="00164490">
        <w:tab/>
        <w:t>Resource Definition</w:t>
      </w:r>
      <w:bookmarkEnd w:id="414"/>
      <w:bookmarkEnd w:id="415"/>
      <w:bookmarkEnd w:id="416"/>
      <w:bookmarkEnd w:id="417"/>
      <w:bookmarkEnd w:id="418"/>
      <w:bookmarkEnd w:id="419"/>
      <w:bookmarkEnd w:id="420"/>
      <w:bookmarkEnd w:id="421"/>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2" w:name="_Toc20142311"/>
      <w:bookmarkStart w:id="423" w:name="_Toc34217257"/>
      <w:bookmarkStart w:id="424" w:name="_Toc34217409"/>
      <w:bookmarkStart w:id="425" w:name="_Toc39051772"/>
      <w:bookmarkStart w:id="426" w:name="_Toc43210344"/>
      <w:bookmarkStart w:id="427" w:name="_Toc49853250"/>
      <w:bookmarkStart w:id="428" w:name="_Toc56530039"/>
      <w:bookmarkStart w:id="429" w:name="_Toc175662592"/>
      <w:r w:rsidRPr="00164490">
        <w:t>6.1.3.2.3</w:t>
      </w:r>
      <w:r w:rsidRPr="00164490">
        <w:tab/>
        <w:t>Resource Standard Methods</w:t>
      </w:r>
      <w:bookmarkEnd w:id="422"/>
      <w:bookmarkEnd w:id="423"/>
      <w:bookmarkEnd w:id="424"/>
      <w:bookmarkEnd w:id="425"/>
      <w:bookmarkEnd w:id="426"/>
      <w:bookmarkEnd w:id="427"/>
      <w:bookmarkEnd w:id="428"/>
      <w:bookmarkEnd w:id="429"/>
    </w:p>
    <w:p w14:paraId="25BD0F82" w14:textId="77777777" w:rsidR="00B02215" w:rsidRPr="00164490" w:rsidRDefault="00B02215" w:rsidP="00A26364">
      <w:pPr>
        <w:pStyle w:val="H6"/>
      </w:pPr>
      <w:bookmarkStart w:id="430" w:name="_Toc20142312"/>
      <w:bookmarkStart w:id="431" w:name="_Toc34217258"/>
      <w:bookmarkStart w:id="432" w:name="_Toc34217410"/>
      <w:bookmarkStart w:id="433" w:name="_Toc39051773"/>
      <w:bookmarkStart w:id="434" w:name="_Toc43210345"/>
      <w:bookmarkStart w:id="435" w:name="_Toc49853251"/>
      <w:bookmarkStart w:id="436" w:name="_Toc56530040"/>
      <w:r w:rsidRPr="00164490">
        <w:t>6.1.3.2.3.1</w:t>
      </w:r>
      <w:r w:rsidRPr="00164490">
        <w:tab/>
        <w:t>GET</w:t>
      </w:r>
      <w:bookmarkEnd w:id="430"/>
      <w:bookmarkEnd w:id="431"/>
      <w:bookmarkEnd w:id="432"/>
      <w:bookmarkEnd w:id="433"/>
      <w:bookmarkEnd w:id="434"/>
      <w:bookmarkEnd w:id="435"/>
      <w:bookmarkEnd w:id="436"/>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7" w:name="_Toc20142313"/>
      <w:bookmarkStart w:id="438" w:name="_Toc34217259"/>
      <w:bookmarkStart w:id="439" w:name="_Toc34217411"/>
      <w:bookmarkStart w:id="440" w:name="_Toc39051774"/>
      <w:bookmarkStart w:id="441" w:name="_Toc43210346"/>
      <w:bookmarkStart w:id="442" w:name="_Toc49853252"/>
      <w:bookmarkStart w:id="443" w:name="_Toc56530041"/>
      <w:bookmarkStart w:id="444" w:name="_Toc175662593"/>
      <w:r w:rsidRPr="00164490">
        <w:t>6.1.3.2.4</w:t>
      </w:r>
      <w:r w:rsidRPr="00164490">
        <w:tab/>
        <w:t>Resource Custom Operations</w:t>
      </w:r>
      <w:bookmarkEnd w:id="437"/>
      <w:bookmarkEnd w:id="438"/>
      <w:bookmarkEnd w:id="439"/>
      <w:bookmarkEnd w:id="440"/>
      <w:bookmarkEnd w:id="441"/>
      <w:bookmarkEnd w:id="442"/>
      <w:bookmarkEnd w:id="443"/>
      <w:bookmarkEnd w:id="444"/>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5" w:name="_Toc20142314"/>
      <w:bookmarkStart w:id="446" w:name="_Toc34217260"/>
      <w:bookmarkStart w:id="447" w:name="_Toc34217412"/>
      <w:bookmarkStart w:id="448" w:name="_Toc39051775"/>
      <w:bookmarkStart w:id="449" w:name="_Toc43210347"/>
      <w:bookmarkStart w:id="450" w:name="_Toc49853253"/>
      <w:bookmarkStart w:id="451" w:name="_Toc56530042"/>
      <w:bookmarkStart w:id="452" w:name="_Toc175662594"/>
      <w:r w:rsidRPr="00164490">
        <w:lastRenderedPageBreak/>
        <w:t>6.1.4</w:t>
      </w:r>
      <w:r w:rsidRPr="00164490">
        <w:tab/>
        <w:t>Custom Operations without associated resources</w:t>
      </w:r>
      <w:bookmarkEnd w:id="445"/>
      <w:bookmarkEnd w:id="446"/>
      <w:bookmarkEnd w:id="447"/>
      <w:bookmarkEnd w:id="448"/>
      <w:bookmarkEnd w:id="449"/>
      <w:bookmarkEnd w:id="450"/>
      <w:bookmarkEnd w:id="451"/>
      <w:bookmarkEnd w:id="452"/>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3" w:name="_Toc20142315"/>
      <w:bookmarkStart w:id="454" w:name="_Toc34217261"/>
      <w:bookmarkStart w:id="455" w:name="_Toc34217413"/>
      <w:bookmarkStart w:id="456" w:name="_Toc39051776"/>
      <w:bookmarkStart w:id="457" w:name="_Toc43210348"/>
      <w:bookmarkStart w:id="458" w:name="_Toc49853254"/>
      <w:bookmarkStart w:id="459" w:name="_Toc56530043"/>
      <w:bookmarkStart w:id="460" w:name="_Toc175662595"/>
      <w:r w:rsidRPr="00164490">
        <w:t>6.1.5</w:t>
      </w:r>
      <w:r w:rsidRPr="00164490">
        <w:tab/>
        <w:t>Notifications</w:t>
      </w:r>
      <w:bookmarkEnd w:id="453"/>
      <w:bookmarkEnd w:id="454"/>
      <w:bookmarkEnd w:id="455"/>
      <w:bookmarkEnd w:id="456"/>
      <w:bookmarkEnd w:id="457"/>
      <w:bookmarkEnd w:id="458"/>
      <w:bookmarkEnd w:id="459"/>
      <w:bookmarkEnd w:id="460"/>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1" w:name="_Toc20142316"/>
      <w:bookmarkStart w:id="462" w:name="_Toc34217262"/>
      <w:bookmarkStart w:id="463" w:name="_Toc34217414"/>
      <w:bookmarkStart w:id="464" w:name="_Toc39051777"/>
      <w:bookmarkStart w:id="465" w:name="_Toc43210349"/>
      <w:bookmarkStart w:id="466" w:name="_Toc49853255"/>
      <w:bookmarkStart w:id="467" w:name="_Toc56530044"/>
      <w:bookmarkStart w:id="468" w:name="_Toc175662596"/>
      <w:r w:rsidRPr="00164490">
        <w:t>6.1.6</w:t>
      </w:r>
      <w:r w:rsidRPr="00164490">
        <w:tab/>
        <w:t>Data Model</w:t>
      </w:r>
      <w:bookmarkEnd w:id="461"/>
      <w:bookmarkEnd w:id="462"/>
      <w:bookmarkEnd w:id="463"/>
      <w:bookmarkEnd w:id="464"/>
      <w:bookmarkEnd w:id="465"/>
      <w:bookmarkEnd w:id="466"/>
      <w:bookmarkEnd w:id="467"/>
      <w:bookmarkEnd w:id="468"/>
    </w:p>
    <w:p w14:paraId="2F452BB2" w14:textId="77777777" w:rsidR="00B02215" w:rsidRPr="00164490" w:rsidRDefault="00B02215" w:rsidP="00553D27">
      <w:pPr>
        <w:pStyle w:val="41"/>
      </w:pPr>
      <w:bookmarkStart w:id="469" w:name="_Toc20142317"/>
      <w:bookmarkStart w:id="470" w:name="_Toc34217263"/>
      <w:bookmarkStart w:id="471" w:name="_Toc34217415"/>
      <w:bookmarkStart w:id="472" w:name="_Toc39051778"/>
      <w:bookmarkStart w:id="473" w:name="_Toc43210350"/>
      <w:bookmarkStart w:id="474" w:name="_Toc49853256"/>
      <w:bookmarkStart w:id="475" w:name="_Toc56530045"/>
      <w:bookmarkStart w:id="476" w:name="_Toc175662597"/>
      <w:r w:rsidRPr="00164490">
        <w:t>6.1.6.1</w:t>
      </w:r>
      <w:r w:rsidRPr="00164490">
        <w:tab/>
        <w:t>General</w:t>
      </w:r>
      <w:bookmarkEnd w:id="469"/>
      <w:bookmarkEnd w:id="470"/>
      <w:bookmarkEnd w:id="471"/>
      <w:bookmarkEnd w:id="472"/>
      <w:bookmarkEnd w:id="473"/>
      <w:bookmarkEnd w:id="474"/>
      <w:bookmarkEnd w:id="475"/>
      <w:bookmarkEnd w:id="476"/>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1F24AF">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1F24AF">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1F24AF">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1F24AF">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7" w:name="_Toc20142318"/>
      <w:bookmarkStart w:id="478" w:name="_Toc34217264"/>
      <w:bookmarkStart w:id="479" w:name="_Toc34217416"/>
      <w:bookmarkStart w:id="480" w:name="_Toc39051779"/>
      <w:bookmarkStart w:id="481" w:name="_Toc43210351"/>
      <w:bookmarkStart w:id="482" w:name="_Toc49853257"/>
      <w:bookmarkStart w:id="483" w:name="_Toc56530046"/>
      <w:bookmarkStart w:id="484" w:name="_Toc175662598"/>
      <w:r w:rsidRPr="00164490">
        <w:rPr>
          <w:lang w:val="en-US"/>
        </w:rPr>
        <w:t>6.1.6.2</w:t>
      </w:r>
      <w:r w:rsidRPr="00164490">
        <w:rPr>
          <w:lang w:val="en-US"/>
        </w:rPr>
        <w:tab/>
        <w:t>Structured data types</w:t>
      </w:r>
      <w:bookmarkEnd w:id="477"/>
      <w:bookmarkEnd w:id="478"/>
      <w:bookmarkEnd w:id="479"/>
      <w:bookmarkEnd w:id="480"/>
      <w:bookmarkEnd w:id="481"/>
      <w:bookmarkEnd w:id="482"/>
      <w:bookmarkEnd w:id="483"/>
      <w:bookmarkEnd w:id="484"/>
    </w:p>
    <w:p w14:paraId="66F97E25" w14:textId="77777777" w:rsidR="00B02215" w:rsidRPr="00164490" w:rsidRDefault="00B02215" w:rsidP="00553D27">
      <w:pPr>
        <w:pStyle w:val="51"/>
      </w:pPr>
      <w:bookmarkStart w:id="485" w:name="_Toc20142319"/>
      <w:bookmarkStart w:id="486" w:name="_Toc34217265"/>
      <w:bookmarkStart w:id="487" w:name="_Toc34217417"/>
      <w:bookmarkStart w:id="488" w:name="_Toc39051780"/>
      <w:bookmarkStart w:id="489" w:name="_Toc43210352"/>
      <w:bookmarkStart w:id="490" w:name="_Toc49853258"/>
      <w:bookmarkStart w:id="491" w:name="_Toc56530047"/>
      <w:bookmarkStart w:id="492" w:name="_Toc175662599"/>
      <w:r w:rsidRPr="00164490">
        <w:t>6.1.6.2.1</w:t>
      </w:r>
      <w:r w:rsidRPr="00164490">
        <w:tab/>
        <w:t>Introduction</w:t>
      </w:r>
      <w:bookmarkEnd w:id="485"/>
      <w:bookmarkEnd w:id="486"/>
      <w:bookmarkEnd w:id="487"/>
      <w:bookmarkEnd w:id="488"/>
      <w:bookmarkEnd w:id="489"/>
      <w:bookmarkEnd w:id="490"/>
      <w:bookmarkEnd w:id="491"/>
      <w:bookmarkEnd w:id="492"/>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3" w:name="_Toc20142320"/>
      <w:bookmarkStart w:id="494" w:name="_Toc34217266"/>
      <w:bookmarkStart w:id="495" w:name="_Toc34217418"/>
      <w:bookmarkStart w:id="496" w:name="_Toc39051781"/>
      <w:bookmarkStart w:id="497" w:name="_Toc43210353"/>
      <w:bookmarkStart w:id="498" w:name="_Toc49853259"/>
      <w:bookmarkStart w:id="499" w:name="_Toc56530048"/>
      <w:bookmarkStart w:id="500" w:name="_Toc175662600"/>
      <w:r w:rsidRPr="00164490">
        <w:lastRenderedPageBreak/>
        <w:t>6.1.6.2.2</w:t>
      </w:r>
      <w:r w:rsidRPr="00164490">
        <w:tab/>
        <w:t>Type: AuthorizedNetworkSliceInfo</w:t>
      </w:r>
      <w:bookmarkEnd w:id="493"/>
      <w:bookmarkEnd w:id="494"/>
      <w:bookmarkEnd w:id="495"/>
      <w:bookmarkEnd w:id="496"/>
      <w:bookmarkEnd w:id="497"/>
      <w:bookmarkEnd w:id="498"/>
      <w:bookmarkEnd w:id="499"/>
      <w:bookmarkEnd w:id="500"/>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1"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1"/>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2" w:name="_Toc20142321"/>
      <w:bookmarkStart w:id="503" w:name="_Toc34217267"/>
      <w:bookmarkStart w:id="504" w:name="_Toc34217419"/>
      <w:bookmarkStart w:id="505" w:name="_Toc39051782"/>
      <w:bookmarkStart w:id="506" w:name="_Toc43210354"/>
      <w:bookmarkStart w:id="507" w:name="_Toc49853260"/>
      <w:bookmarkStart w:id="508" w:name="_Toc56530049"/>
      <w:bookmarkStart w:id="509" w:name="_Toc175662601"/>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2"/>
      <w:bookmarkEnd w:id="503"/>
      <w:bookmarkEnd w:id="504"/>
      <w:bookmarkEnd w:id="505"/>
      <w:bookmarkEnd w:id="506"/>
      <w:bookmarkEnd w:id="507"/>
      <w:bookmarkEnd w:id="508"/>
      <w:bookmarkEnd w:id="509"/>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10" w:name="_Toc20142322"/>
      <w:bookmarkStart w:id="511" w:name="_Toc34217268"/>
      <w:bookmarkStart w:id="512" w:name="_Toc34217420"/>
      <w:bookmarkStart w:id="513" w:name="_Toc39051783"/>
      <w:bookmarkStart w:id="514" w:name="_Toc43210355"/>
      <w:bookmarkStart w:id="515" w:name="_Toc49853261"/>
      <w:bookmarkStart w:id="516" w:name="_Toc56530050"/>
      <w:bookmarkStart w:id="517" w:name="_Toc175662602"/>
      <w:r w:rsidRPr="00164490">
        <w:t>6.1.6.2.4</w:t>
      </w:r>
      <w:r w:rsidRPr="00164490">
        <w:tab/>
        <w:t>Void</w:t>
      </w:r>
      <w:bookmarkEnd w:id="510"/>
      <w:bookmarkEnd w:id="511"/>
      <w:bookmarkEnd w:id="512"/>
      <w:bookmarkEnd w:id="513"/>
      <w:bookmarkEnd w:id="514"/>
      <w:bookmarkEnd w:id="515"/>
      <w:bookmarkEnd w:id="516"/>
      <w:bookmarkEnd w:id="517"/>
    </w:p>
    <w:p w14:paraId="0CE2EFF8" w14:textId="77777777" w:rsidR="00B02215" w:rsidRPr="00164490" w:rsidRDefault="00B02215" w:rsidP="00553D27">
      <w:pPr>
        <w:pStyle w:val="51"/>
      </w:pPr>
      <w:bookmarkStart w:id="518" w:name="_Toc20142323"/>
      <w:bookmarkStart w:id="519" w:name="_Toc34217269"/>
      <w:bookmarkStart w:id="520" w:name="_Toc34217421"/>
      <w:bookmarkStart w:id="521" w:name="_Toc39051784"/>
      <w:bookmarkStart w:id="522" w:name="_Toc43210356"/>
      <w:bookmarkStart w:id="523" w:name="_Toc49853262"/>
      <w:bookmarkStart w:id="524" w:name="_Toc56530051"/>
      <w:bookmarkStart w:id="525" w:name="_Toc175662603"/>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8"/>
      <w:bookmarkEnd w:id="519"/>
      <w:bookmarkEnd w:id="520"/>
      <w:bookmarkEnd w:id="521"/>
      <w:bookmarkEnd w:id="522"/>
      <w:bookmarkEnd w:id="523"/>
      <w:bookmarkEnd w:id="524"/>
      <w:bookmarkEnd w:id="525"/>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6" w:name="_Toc20142324"/>
      <w:bookmarkStart w:id="527" w:name="_Toc34217270"/>
      <w:bookmarkStart w:id="528" w:name="_Toc34217422"/>
      <w:bookmarkStart w:id="529" w:name="_Toc39051785"/>
      <w:bookmarkStart w:id="530" w:name="_Toc43210357"/>
      <w:bookmarkStart w:id="531" w:name="_Toc49853263"/>
      <w:bookmarkStart w:id="532" w:name="_Toc56530052"/>
      <w:bookmarkStart w:id="533" w:name="_Toc175662604"/>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6"/>
      <w:bookmarkEnd w:id="527"/>
      <w:bookmarkEnd w:id="528"/>
      <w:bookmarkEnd w:id="529"/>
      <w:bookmarkEnd w:id="530"/>
      <w:bookmarkEnd w:id="531"/>
      <w:bookmarkEnd w:id="532"/>
      <w:bookmarkEnd w:id="533"/>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4" w:name="_Toc20142325"/>
      <w:bookmarkStart w:id="535" w:name="_Toc34217271"/>
      <w:bookmarkStart w:id="536" w:name="_Toc34217423"/>
      <w:bookmarkStart w:id="537" w:name="_Toc39051786"/>
      <w:bookmarkStart w:id="538" w:name="_Toc43210358"/>
      <w:bookmarkStart w:id="539" w:name="_Toc49853264"/>
      <w:bookmarkStart w:id="540" w:name="_Toc56530053"/>
      <w:bookmarkStart w:id="541" w:name="_Toc175662605"/>
      <w:r w:rsidRPr="00164490">
        <w:t>6.1.6.2.7</w:t>
      </w:r>
      <w:r w:rsidRPr="00164490">
        <w:tab/>
        <w:t xml:space="preserve">Type: </w:t>
      </w:r>
      <w:r w:rsidRPr="00164490">
        <w:rPr>
          <w:lang w:eastAsia="zh-CN"/>
        </w:rPr>
        <w:t>NsiInformation</w:t>
      </w:r>
      <w:bookmarkEnd w:id="534"/>
      <w:bookmarkEnd w:id="535"/>
      <w:bookmarkEnd w:id="536"/>
      <w:bookmarkEnd w:id="537"/>
      <w:bookmarkEnd w:id="538"/>
      <w:bookmarkEnd w:id="539"/>
      <w:bookmarkEnd w:id="540"/>
      <w:bookmarkEnd w:id="541"/>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2"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2"/>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3" w:name="_Toc20142326"/>
      <w:bookmarkStart w:id="544" w:name="_Toc34217272"/>
      <w:bookmarkStart w:id="545" w:name="_Toc34217424"/>
      <w:bookmarkStart w:id="546" w:name="_Toc39051787"/>
      <w:bookmarkStart w:id="547" w:name="_Toc43210359"/>
      <w:bookmarkStart w:id="548" w:name="_Toc49853265"/>
      <w:bookmarkStart w:id="549" w:name="_Toc56530054"/>
      <w:bookmarkStart w:id="550" w:name="_Toc175662606"/>
      <w:r w:rsidRPr="00164490">
        <w:t>6.1.6.2.8</w:t>
      </w:r>
      <w:r w:rsidRPr="00164490">
        <w:tab/>
        <w:t xml:space="preserve">Type: </w:t>
      </w:r>
      <w:r w:rsidRPr="00164490">
        <w:rPr>
          <w:rFonts w:hint="eastAsia"/>
          <w:lang w:eastAsia="zh-CN"/>
        </w:rPr>
        <w:t>Mapping</w:t>
      </w:r>
      <w:r w:rsidRPr="00164490">
        <w:rPr>
          <w:lang w:eastAsia="zh-CN"/>
        </w:rPr>
        <w:t>OfSnssai</w:t>
      </w:r>
      <w:bookmarkEnd w:id="543"/>
      <w:bookmarkEnd w:id="544"/>
      <w:bookmarkEnd w:id="545"/>
      <w:bookmarkEnd w:id="546"/>
      <w:bookmarkEnd w:id="547"/>
      <w:bookmarkEnd w:id="548"/>
      <w:bookmarkEnd w:id="549"/>
      <w:bookmarkEnd w:id="550"/>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1" w:name="_Toc20142327"/>
      <w:bookmarkStart w:id="552" w:name="_Toc34217273"/>
      <w:bookmarkStart w:id="553" w:name="_Toc34217425"/>
      <w:bookmarkStart w:id="554" w:name="_Toc39051788"/>
      <w:bookmarkStart w:id="555" w:name="_Toc43210360"/>
      <w:bookmarkStart w:id="556" w:name="_Toc49853266"/>
      <w:bookmarkStart w:id="557" w:name="_Toc56530055"/>
      <w:bookmarkStart w:id="558" w:name="_Toc175662607"/>
      <w:r w:rsidRPr="00164490">
        <w:lastRenderedPageBreak/>
        <w:t>6.1.6.2.9</w:t>
      </w:r>
      <w:r w:rsidRPr="00164490">
        <w:tab/>
        <w:t>Void</w:t>
      </w:r>
      <w:bookmarkEnd w:id="551"/>
      <w:bookmarkEnd w:id="552"/>
      <w:bookmarkEnd w:id="553"/>
      <w:bookmarkEnd w:id="554"/>
      <w:bookmarkEnd w:id="555"/>
      <w:bookmarkEnd w:id="556"/>
      <w:bookmarkEnd w:id="557"/>
      <w:bookmarkEnd w:id="558"/>
    </w:p>
    <w:p w14:paraId="0E30396F" w14:textId="77777777" w:rsidR="00B02215" w:rsidRPr="00164490" w:rsidRDefault="00B02215" w:rsidP="00553D27">
      <w:pPr>
        <w:pStyle w:val="51"/>
      </w:pPr>
      <w:bookmarkStart w:id="559" w:name="_Toc20142328"/>
      <w:bookmarkStart w:id="560" w:name="_Toc34217274"/>
      <w:bookmarkStart w:id="561" w:name="_Toc34217426"/>
      <w:bookmarkStart w:id="562" w:name="_Toc39051789"/>
      <w:bookmarkStart w:id="563" w:name="_Toc43210361"/>
      <w:bookmarkStart w:id="564" w:name="_Toc49853267"/>
      <w:bookmarkStart w:id="565" w:name="_Toc56530056"/>
      <w:bookmarkStart w:id="566" w:name="_Toc175662608"/>
      <w:r w:rsidRPr="00164490">
        <w:t>6.1.6.2.10</w:t>
      </w:r>
      <w:r w:rsidRPr="00164490">
        <w:tab/>
        <w:t xml:space="preserve">Type: </w:t>
      </w:r>
      <w:r w:rsidRPr="00164490">
        <w:rPr>
          <w:lang w:eastAsia="zh-CN"/>
        </w:rPr>
        <w:t>SliceInfoForRegistration</w:t>
      </w:r>
      <w:bookmarkEnd w:id="559"/>
      <w:bookmarkEnd w:id="560"/>
      <w:bookmarkEnd w:id="561"/>
      <w:bookmarkEnd w:id="562"/>
      <w:bookmarkEnd w:id="563"/>
      <w:bookmarkEnd w:id="564"/>
      <w:bookmarkEnd w:id="565"/>
      <w:bookmarkEnd w:id="566"/>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7" w:name="_Toc20142329"/>
      <w:bookmarkStart w:id="568" w:name="_Toc34217275"/>
      <w:bookmarkStart w:id="569" w:name="_Toc34217427"/>
      <w:bookmarkStart w:id="570" w:name="_Toc39051790"/>
      <w:bookmarkStart w:id="571" w:name="_Toc43210362"/>
      <w:bookmarkStart w:id="572" w:name="_Toc49853268"/>
      <w:bookmarkStart w:id="573" w:name="_Toc56530057"/>
      <w:bookmarkStart w:id="574" w:name="_Toc175662609"/>
      <w:r w:rsidRPr="00164490">
        <w:lastRenderedPageBreak/>
        <w:t>6.1.6.2.11</w:t>
      </w:r>
      <w:r w:rsidRPr="00164490">
        <w:tab/>
        <w:t xml:space="preserve">Type: </w:t>
      </w:r>
      <w:r w:rsidRPr="00164490">
        <w:rPr>
          <w:lang w:eastAsia="zh-CN"/>
        </w:rPr>
        <w:t>SliceInfoForPDUSession</w:t>
      </w:r>
      <w:bookmarkEnd w:id="567"/>
      <w:bookmarkEnd w:id="568"/>
      <w:bookmarkEnd w:id="569"/>
      <w:bookmarkEnd w:id="570"/>
      <w:bookmarkEnd w:id="571"/>
      <w:bookmarkEnd w:id="572"/>
      <w:bookmarkEnd w:id="573"/>
      <w:bookmarkEnd w:id="574"/>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5" w:name="_Toc20142330"/>
      <w:bookmarkStart w:id="576" w:name="_Toc34217276"/>
      <w:bookmarkStart w:id="577" w:name="_Toc34217428"/>
      <w:bookmarkStart w:id="578" w:name="_Toc39051791"/>
      <w:bookmarkStart w:id="579" w:name="_Toc43210363"/>
      <w:bookmarkStart w:id="580" w:name="_Toc49853269"/>
      <w:bookmarkStart w:id="581" w:name="_Toc56530058"/>
      <w:bookmarkStart w:id="582" w:name="_Toc175662610"/>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5"/>
      <w:bookmarkEnd w:id="576"/>
      <w:bookmarkEnd w:id="577"/>
      <w:bookmarkEnd w:id="578"/>
      <w:bookmarkEnd w:id="579"/>
      <w:bookmarkEnd w:id="580"/>
      <w:bookmarkEnd w:id="581"/>
      <w:bookmarkEnd w:id="582"/>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3" w:name="_Toc20142331"/>
      <w:bookmarkStart w:id="584" w:name="_Toc34217277"/>
      <w:bookmarkStart w:id="585" w:name="_Toc34217429"/>
      <w:bookmarkStart w:id="586" w:name="_Toc39051792"/>
      <w:bookmarkStart w:id="587" w:name="_Toc43210364"/>
      <w:bookmarkStart w:id="588" w:name="_Toc49853270"/>
      <w:bookmarkStart w:id="589" w:name="_Toc56530059"/>
      <w:bookmarkStart w:id="590" w:name="_Toc175662611"/>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3"/>
      <w:bookmarkEnd w:id="584"/>
      <w:bookmarkEnd w:id="585"/>
      <w:bookmarkEnd w:id="586"/>
      <w:bookmarkEnd w:id="587"/>
      <w:bookmarkEnd w:id="588"/>
      <w:bookmarkEnd w:id="589"/>
      <w:bookmarkEnd w:id="590"/>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1" w:name="_Toc175662612"/>
      <w:r w:rsidRPr="00164490">
        <w:t>6.1.6.2.</w:t>
      </w:r>
      <w:r w:rsidR="004264EB" w:rsidRPr="00164490">
        <w:t>14</w:t>
      </w:r>
      <w:r w:rsidRPr="00164490">
        <w:tab/>
        <w:t xml:space="preserve">Type: </w:t>
      </w:r>
      <w:r w:rsidRPr="00164490">
        <w:rPr>
          <w:lang w:eastAsia="zh-CN"/>
        </w:rPr>
        <w:t>NsagInfo</w:t>
      </w:r>
      <w:bookmarkEnd w:id="591"/>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2" w:name="_Toc175662613"/>
      <w:r w:rsidRPr="00164490">
        <w:rPr>
          <w:rFonts w:hint="eastAsia"/>
          <w:lang w:eastAsia="zh-CN"/>
        </w:rPr>
        <w:t>6</w:t>
      </w:r>
      <w:r w:rsidRPr="00164490">
        <w:t>.1.6.2.</w:t>
      </w:r>
      <w:r>
        <w:t>15</w:t>
      </w:r>
      <w:r w:rsidRPr="00164490">
        <w:tab/>
        <w:t xml:space="preserve">Type: </w:t>
      </w:r>
      <w:r>
        <w:rPr>
          <w:lang w:eastAsia="zh-CN"/>
        </w:rPr>
        <w:t>SnssaiInfo</w:t>
      </w:r>
      <w:bookmarkEnd w:id="592"/>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1F24AF">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1F24AF">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1F24AF">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1F24AF">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1F24AF">
            <w:pPr>
              <w:pStyle w:val="TAH"/>
              <w:rPr>
                <w:rFonts w:cs="Arial"/>
                <w:szCs w:val="18"/>
              </w:rPr>
            </w:pPr>
            <w:r w:rsidRPr="00164490">
              <w:rPr>
                <w:rFonts w:cs="Arial"/>
                <w:szCs w:val="18"/>
              </w:rPr>
              <w:t>Description</w:t>
            </w:r>
          </w:p>
        </w:tc>
      </w:tr>
      <w:tr w:rsidR="00BB48B4" w:rsidRPr="00164490" w14:paraId="08EFB9D9"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1F24AF">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1F24AF">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1F24A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1F24A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1F24AF">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1F24AF">
            <w:pPr>
              <w:pStyle w:val="TAL"/>
              <w:rPr>
                <w:rFonts w:cs="Arial"/>
                <w:szCs w:val="18"/>
                <w:lang w:eastAsia="zh-CN"/>
              </w:rPr>
            </w:pPr>
          </w:p>
          <w:p w14:paraId="0550D45D" w14:textId="77777777" w:rsidR="00BB48B4" w:rsidRPr="00164490" w:rsidRDefault="00BB48B4" w:rsidP="001F24AF">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3" w:name="_Toc20142332"/>
      <w:bookmarkStart w:id="594" w:name="_Toc34217278"/>
      <w:bookmarkStart w:id="595" w:name="_Toc34217430"/>
      <w:bookmarkStart w:id="596" w:name="_Toc39051793"/>
      <w:bookmarkStart w:id="597" w:name="_Toc43210365"/>
      <w:bookmarkStart w:id="598" w:name="_Toc49853271"/>
      <w:bookmarkStart w:id="599" w:name="_Toc56530060"/>
      <w:bookmarkStart w:id="600" w:name="_Toc175662614"/>
      <w:r w:rsidRPr="00164490">
        <w:rPr>
          <w:lang w:val="en-US"/>
        </w:rPr>
        <w:t>6.1.6.3</w:t>
      </w:r>
      <w:r w:rsidRPr="00164490">
        <w:rPr>
          <w:lang w:val="en-US"/>
        </w:rPr>
        <w:tab/>
        <w:t>Simple data types and enumerations</w:t>
      </w:r>
      <w:bookmarkEnd w:id="593"/>
      <w:bookmarkEnd w:id="594"/>
      <w:bookmarkEnd w:id="595"/>
      <w:bookmarkEnd w:id="596"/>
      <w:bookmarkEnd w:id="597"/>
      <w:bookmarkEnd w:id="598"/>
      <w:bookmarkEnd w:id="599"/>
      <w:bookmarkEnd w:id="600"/>
    </w:p>
    <w:p w14:paraId="388356CB" w14:textId="77777777" w:rsidR="00B02215" w:rsidRPr="00164490" w:rsidRDefault="00B02215" w:rsidP="00553D27">
      <w:pPr>
        <w:pStyle w:val="51"/>
      </w:pPr>
      <w:bookmarkStart w:id="601" w:name="_Toc20142333"/>
      <w:bookmarkStart w:id="602" w:name="_Toc34217279"/>
      <w:bookmarkStart w:id="603" w:name="_Toc34217431"/>
      <w:bookmarkStart w:id="604" w:name="_Toc39051794"/>
      <w:bookmarkStart w:id="605" w:name="_Toc43210366"/>
      <w:bookmarkStart w:id="606" w:name="_Toc49853272"/>
      <w:bookmarkStart w:id="607" w:name="_Toc56530061"/>
      <w:bookmarkStart w:id="608" w:name="_Toc175662615"/>
      <w:r w:rsidRPr="00164490">
        <w:t>6.1.6.3.1</w:t>
      </w:r>
      <w:r w:rsidRPr="00164490">
        <w:tab/>
        <w:t>Introduction</w:t>
      </w:r>
      <w:bookmarkEnd w:id="601"/>
      <w:bookmarkEnd w:id="602"/>
      <w:bookmarkEnd w:id="603"/>
      <w:bookmarkEnd w:id="604"/>
      <w:bookmarkEnd w:id="605"/>
      <w:bookmarkEnd w:id="606"/>
      <w:bookmarkEnd w:id="607"/>
      <w:bookmarkEnd w:id="608"/>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9" w:name="_Toc20142334"/>
      <w:bookmarkStart w:id="610" w:name="_Toc34217280"/>
      <w:bookmarkStart w:id="611" w:name="_Toc34217432"/>
      <w:bookmarkStart w:id="612" w:name="_Toc39051795"/>
      <w:bookmarkStart w:id="613" w:name="_Toc43210367"/>
      <w:bookmarkStart w:id="614" w:name="_Toc49853273"/>
      <w:bookmarkStart w:id="615" w:name="_Toc56530062"/>
      <w:bookmarkStart w:id="616" w:name="_Toc175662616"/>
      <w:r w:rsidRPr="00164490">
        <w:t>6.1.6.3.2</w:t>
      </w:r>
      <w:r w:rsidRPr="00164490">
        <w:tab/>
        <w:t>Simple data types</w:t>
      </w:r>
      <w:bookmarkEnd w:id="609"/>
      <w:bookmarkEnd w:id="610"/>
      <w:bookmarkEnd w:id="611"/>
      <w:bookmarkEnd w:id="612"/>
      <w:bookmarkEnd w:id="613"/>
      <w:bookmarkEnd w:id="614"/>
      <w:bookmarkEnd w:id="615"/>
      <w:bookmarkEnd w:id="616"/>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7" w:name="_Toc20142335"/>
      <w:bookmarkStart w:id="618" w:name="_Toc34217281"/>
      <w:bookmarkStart w:id="619" w:name="_Toc34217433"/>
      <w:bookmarkStart w:id="620" w:name="_Toc39051796"/>
      <w:bookmarkStart w:id="621" w:name="_Toc43210368"/>
      <w:bookmarkStart w:id="622" w:name="_Toc49853274"/>
      <w:bookmarkStart w:id="623" w:name="_Toc56530063"/>
      <w:bookmarkStart w:id="624" w:name="_Toc175662617"/>
      <w:r w:rsidRPr="00164490">
        <w:t>6.1.6.3.3</w:t>
      </w:r>
      <w:r w:rsidRPr="00164490">
        <w:tab/>
        <w:t>Enumeration: RoamingIndication</w:t>
      </w:r>
      <w:bookmarkEnd w:id="617"/>
      <w:bookmarkEnd w:id="618"/>
      <w:bookmarkEnd w:id="619"/>
      <w:bookmarkEnd w:id="620"/>
      <w:bookmarkEnd w:id="621"/>
      <w:bookmarkEnd w:id="622"/>
      <w:bookmarkEnd w:id="623"/>
      <w:bookmarkEnd w:id="624"/>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5" w:name="_Toc20142336"/>
      <w:bookmarkStart w:id="626" w:name="_Toc34217282"/>
      <w:bookmarkStart w:id="627" w:name="_Toc34217434"/>
      <w:bookmarkStart w:id="628" w:name="_Toc39051797"/>
      <w:bookmarkStart w:id="629" w:name="_Toc43210369"/>
      <w:bookmarkStart w:id="630" w:name="_Toc49853275"/>
      <w:bookmarkStart w:id="631" w:name="_Toc56530064"/>
      <w:bookmarkStart w:id="632" w:name="_Toc175662618"/>
      <w:r w:rsidRPr="00164490">
        <w:t>6.1.6.4</w:t>
      </w:r>
      <w:r w:rsidRPr="00164490">
        <w:tab/>
        <w:t>Binary data</w:t>
      </w:r>
      <w:bookmarkEnd w:id="625"/>
      <w:bookmarkEnd w:id="626"/>
      <w:bookmarkEnd w:id="627"/>
      <w:bookmarkEnd w:id="628"/>
      <w:bookmarkEnd w:id="629"/>
      <w:bookmarkEnd w:id="630"/>
      <w:bookmarkEnd w:id="631"/>
      <w:bookmarkEnd w:id="632"/>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3" w:name="_Toc20142337"/>
      <w:bookmarkStart w:id="634" w:name="_Toc34217283"/>
      <w:bookmarkStart w:id="635" w:name="_Toc34217435"/>
      <w:bookmarkStart w:id="636" w:name="_Toc39051798"/>
      <w:bookmarkStart w:id="637" w:name="_Toc43210370"/>
      <w:bookmarkStart w:id="638" w:name="_Toc49853276"/>
      <w:bookmarkStart w:id="639" w:name="_Toc56530065"/>
      <w:bookmarkStart w:id="640" w:name="_Toc175662619"/>
      <w:r w:rsidRPr="00164490">
        <w:t>6.1.7</w:t>
      </w:r>
      <w:r w:rsidRPr="00164490">
        <w:tab/>
        <w:t>Error Handling</w:t>
      </w:r>
      <w:bookmarkEnd w:id="633"/>
      <w:bookmarkEnd w:id="634"/>
      <w:bookmarkEnd w:id="635"/>
      <w:bookmarkEnd w:id="636"/>
      <w:bookmarkEnd w:id="637"/>
      <w:bookmarkEnd w:id="638"/>
      <w:bookmarkEnd w:id="639"/>
      <w:bookmarkEnd w:id="640"/>
    </w:p>
    <w:p w14:paraId="33702A7E" w14:textId="77777777" w:rsidR="00B02215" w:rsidRPr="00164490" w:rsidRDefault="00B02215" w:rsidP="00553D27">
      <w:pPr>
        <w:pStyle w:val="41"/>
      </w:pPr>
      <w:bookmarkStart w:id="641" w:name="_Toc20142338"/>
      <w:bookmarkStart w:id="642" w:name="_Toc34217284"/>
      <w:bookmarkStart w:id="643" w:name="_Toc34217436"/>
      <w:bookmarkStart w:id="644" w:name="_Toc39051799"/>
      <w:bookmarkStart w:id="645" w:name="_Toc43210371"/>
      <w:bookmarkStart w:id="646" w:name="_Toc49853277"/>
      <w:bookmarkStart w:id="647" w:name="_Toc56530066"/>
      <w:bookmarkStart w:id="648" w:name="_Toc175662620"/>
      <w:r w:rsidRPr="00164490">
        <w:t>6.1.7.1</w:t>
      </w:r>
      <w:r w:rsidRPr="00164490">
        <w:tab/>
        <w:t>General</w:t>
      </w:r>
      <w:bookmarkEnd w:id="641"/>
      <w:bookmarkEnd w:id="642"/>
      <w:bookmarkEnd w:id="643"/>
      <w:bookmarkEnd w:id="644"/>
      <w:bookmarkEnd w:id="645"/>
      <w:bookmarkEnd w:id="646"/>
      <w:bookmarkEnd w:id="647"/>
      <w:bookmarkEnd w:id="648"/>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9" w:name="_Toc20142339"/>
      <w:bookmarkStart w:id="650" w:name="_Toc34217285"/>
      <w:bookmarkStart w:id="651" w:name="_Toc34217437"/>
      <w:bookmarkStart w:id="652" w:name="_Toc39051800"/>
      <w:bookmarkStart w:id="653" w:name="_Toc43210372"/>
      <w:bookmarkStart w:id="654" w:name="_Toc49853278"/>
      <w:bookmarkStart w:id="655" w:name="_Toc56530067"/>
      <w:bookmarkStart w:id="656" w:name="_Toc175662621"/>
      <w:r w:rsidRPr="00164490">
        <w:t>6.1.7.2</w:t>
      </w:r>
      <w:r w:rsidRPr="00164490">
        <w:tab/>
        <w:t>Protocol Errors</w:t>
      </w:r>
      <w:bookmarkEnd w:id="649"/>
      <w:bookmarkEnd w:id="650"/>
      <w:bookmarkEnd w:id="651"/>
      <w:bookmarkEnd w:id="652"/>
      <w:bookmarkEnd w:id="653"/>
      <w:bookmarkEnd w:id="654"/>
      <w:bookmarkEnd w:id="655"/>
      <w:bookmarkEnd w:id="656"/>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7" w:name="_Toc20142340"/>
      <w:bookmarkStart w:id="658" w:name="_Toc34217286"/>
      <w:bookmarkStart w:id="659" w:name="_Toc34217438"/>
      <w:bookmarkStart w:id="660" w:name="_Toc39051801"/>
      <w:bookmarkStart w:id="661" w:name="_Toc43210373"/>
      <w:bookmarkStart w:id="662" w:name="_Toc49853279"/>
      <w:bookmarkStart w:id="663" w:name="_Toc56530068"/>
      <w:bookmarkStart w:id="664" w:name="_Toc175662622"/>
      <w:r w:rsidRPr="00164490">
        <w:t>6.1.7.3</w:t>
      </w:r>
      <w:r w:rsidRPr="00164490">
        <w:tab/>
        <w:t>Application Errors</w:t>
      </w:r>
      <w:bookmarkEnd w:id="657"/>
      <w:bookmarkEnd w:id="658"/>
      <w:bookmarkEnd w:id="659"/>
      <w:bookmarkEnd w:id="660"/>
      <w:bookmarkEnd w:id="661"/>
      <w:bookmarkEnd w:id="662"/>
      <w:bookmarkEnd w:id="663"/>
      <w:bookmarkEnd w:id="664"/>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5" w:name="_Toc20142341"/>
      <w:bookmarkStart w:id="666" w:name="_Toc34217287"/>
      <w:bookmarkStart w:id="667" w:name="_Toc34217439"/>
      <w:bookmarkStart w:id="668" w:name="_Toc39051802"/>
      <w:bookmarkStart w:id="669" w:name="_Toc43210374"/>
      <w:bookmarkStart w:id="670" w:name="_Toc49853280"/>
      <w:bookmarkStart w:id="671" w:name="_Toc56530069"/>
      <w:bookmarkStart w:id="672" w:name="_Toc175662623"/>
      <w:r w:rsidRPr="00164490">
        <w:t>6.1.</w:t>
      </w:r>
      <w:r w:rsidRPr="00164490">
        <w:rPr>
          <w:rFonts w:hint="eastAsia"/>
          <w:lang w:eastAsia="zh-CN"/>
        </w:rPr>
        <w:t>8</w:t>
      </w:r>
      <w:r w:rsidRPr="00164490">
        <w:tab/>
        <w:t>Feature negotiation</w:t>
      </w:r>
      <w:bookmarkEnd w:id="665"/>
      <w:bookmarkEnd w:id="666"/>
      <w:bookmarkEnd w:id="667"/>
      <w:bookmarkEnd w:id="668"/>
      <w:bookmarkEnd w:id="669"/>
      <w:bookmarkEnd w:id="670"/>
      <w:bookmarkEnd w:id="671"/>
      <w:bookmarkEnd w:id="672"/>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3" w:name="_Toc20142342"/>
      <w:bookmarkStart w:id="674" w:name="_Toc34217288"/>
      <w:bookmarkStart w:id="675" w:name="_Toc34217440"/>
      <w:bookmarkStart w:id="676" w:name="_Toc39051803"/>
      <w:bookmarkStart w:id="677" w:name="_Toc43210375"/>
      <w:bookmarkStart w:id="678" w:name="_Toc49853281"/>
      <w:bookmarkStart w:id="679" w:name="_Toc56530070"/>
      <w:bookmarkStart w:id="680" w:name="_Toc175662624"/>
      <w:r w:rsidRPr="00164490">
        <w:rPr>
          <w:lang w:val="en-US"/>
        </w:rPr>
        <w:t>6.1.9</w:t>
      </w:r>
      <w:r w:rsidRPr="00164490">
        <w:rPr>
          <w:lang w:val="en-US"/>
        </w:rPr>
        <w:tab/>
        <w:t>Security</w:t>
      </w:r>
      <w:bookmarkEnd w:id="673"/>
      <w:bookmarkEnd w:id="674"/>
      <w:bookmarkEnd w:id="675"/>
      <w:bookmarkEnd w:id="676"/>
      <w:bookmarkEnd w:id="677"/>
      <w:bookmarkEnd w:id="678"/>
      <w:bookmarkEnd w:id="679"/>
      <w:bookmarkEnd w:id="680"/>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1" w:name="_Toc56530071"/>
      <w:bookmarkStart w:id="682" w:name="_Toc175662625"/>
      <w:r w:rsidRPr="00164490">
        <w:t>6.1.10</w:t>
      </w:r>
      <w:r w:rsidRPr="00164490">
        <w:tab/>
        <w:t>HTTP redirection</w:t>
      </w:r>
      <w:bookmarkEnd w:id="681"/>
      <w:bookmarkEnd w:id="682"/>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3" w:name="_Toc20142343"/>
      <w:bookmarkStart w:id="684" w:name="_Toc34217289"/>
      <w:bookmarkStart w:id="685" w:name="_Toc34217441"/>
      <w:bookmarkStart w:id="686" w:name="_Toc39051804"/>
      <w:bookmarkStart w:id="687" w:name="_Toc43210376"/>
      <w:bookmarkStart w:id="688" w:name="_Toc49853282"/>
      <w:bookmarkStart w:id="689" w:name="_Toc56530072"/>
      <w:bookmarkStart w:id="690" w:name="_Toc175662626"/>
      <w:r w:rsidRPr="00164490">
        <w:t>6.2</w:t>
      </w:r>
      <w:r w:rsidRPr="00164490">
        <w:tab/>
        <w:t>Nnssf_NSSAIAvailability Service API</w:t>
      </w:r>
      <w:bookmarkEnd w:id="683"/>
      <w:bookmarkEnd w:id="684"/>
      <w:bookmarkEnd w:id="685"/>
      <w:bookmarkEnd w:id="686"/>
      <w:bookmarkEnd w:id="687"/>
      <w:bookmarkEnd w:id="688"/>
      <w:bookmarkEnd w:id="689"/>
      <w:bookmarkEnd w:id="690"/>
    </w:p>
    <w:p w14:paraId="14FAB58C" w14:textId="77777777" w:rsidR="00B02215" w:rsidRPr="00164490" w:rsidRDefault="00B02215" w:rsidP="00553D27">
      <w:pPr>
        <w:pStyle w:val="31"/>
      </w:pPr>
      <w:bookmarkStart w:id="691" w:name="_Toc20142344"/>
      <w:bookmarkStart w:id="692" w:name="_Toc34217290"/>
      <w:bookmarkStart w:id="693" w:name="_Toc34217442"/>
      <w:bookmarkStart w:id="694" w:name="_Toc39051805"/>
      <w:bookmarkStart w:id="695" w:name="_Toc43210377"/>
      <w:bookmarkStart w:id="696" w:name="_Toc49853283"/>
      <w:bookmarkStart w:id="697" w:name="_Toc56530073"/>
      <w:bookmarkStart w:id="698" w:name="_Toc175662627"/>
      <w:r w:rsidRPr="00164490">
        <w:t>6.2.1</w:t>
      </w:r>
      <w:r w:rsidRPr="00164490">
        <w:tab/>
        <w:t>API URI</w:t>
      </w:r>
      <w:bookmarkEnd w:id="691"/>
      <w:bookmarkEnd w:id="692"/>
      <w:bookmarkEnd w:id="693"/>
      <w:bookmarkEnd w:id="694"/>
      <w:bookmarkEnd w:id="695"/>
      <w:bookmarkEnd w:id="696"/>
      <w:bookmarkEnd w:id="697"/>
      <w:bookmarkEnd w:id="698"/>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9" w:name="_Toc20142345"/>
      <w:bookmarkStart w:id="700" w:name="_Toc34217291"/>
      <w:bookmarkStart w:id="701" w:name="_Toc34217443"/>
      <w:bookmarkStart w:id="702" w:name="_Toc39051806"/>
      <w:bookmarkStart w:id="703" w:name="_Toc43210378"/>
      <w:bookmarkStart w:id="704" w:name="_Toc49853284"/>
      <w:bookmarkStart w:id="705" w:name="_Toc56530074"/>
      <w:bookmarkStart w:id="706" w:name="_Toc175662628"/>
      <w:r w:rsidRPr="00164490">
        <w:t>6.2.2</w:t>
      </w:r>
      <w:r w:rsidRPr="00164490">
        <w:tab/>
        <w:t>Usage of HTTP</w:t>
      </w:r>
      <w:bookmarkEnd w:id="699"/>
      <w:bookmarkEnd w:id="700"/>
      <w:bookmarkEnd w:id="701"/>
      <w:bookmarkEnd w:id="702"/>
      <w:bookmarkEnd w:id="703"/>
      <w:bookmarkEnd w:id="704"/>
      <w:bookmarkEnd w:id="705"/>
      <w:bookmarkEnd w:id="706"/>
    </w:p>
    <w:p w14:paraId="7B882C32" w14:textId="77777777" w:rsidR="00B02215" w:rsidRPr="00164490" w:rsidRDefault="00B02215" w:rsidP="00553D27">
      <w:pPr>
        <w:pStyle w:val="41"/>
      </w:pPr>
      <w:bookmarkStart w:id="707" w:name="_Toc20142346"/>
      <w:bookmarkStart w:id="708" w:name="_Toc34217292"/>
      <w:bookmarkStart w:id="709" w:name="_Toc34217444"/>
      <w:bookmarkStart w:id="710" w:name="_Toc39051807"/>
      <w:bookmarkStart w:id="711" w:name="_Toc43210379"/>
      <w:bookmarkStart w:id="712" w:name="_Toc49853285"/>
      <w:bookmarkStart w:id="713" w:name="_Toc56530075"/>
      <w:bookmarkStart w:id="714" w:name="_Toc175662629"/>
      <w:r w:rsidRPr="00164490">
        <w:t>6.2.2.1</w:t>
      </w:r>
      <w:r w:rsidRPr="00164490">
        <w:tab/>
        <w:t>General</w:t>
      </w:r>
      <w:bookmarkEnd w:id="707"/>
      <w:bookmarkEnd w:id="708"/>
      <w:bookmarkEnd w:id="709"/>
      <w:bookmarkEnd w:id="710"/>
      <w:bookmarkEnd w:id="711"/>
      <w:bookmarkEnd w:id="712"/>
      <w:bookmarkEnd w:id="713"/>
      <w:bookmarkEnd w:id="714"/>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5" w:name="_Toc20142347"/>
      <w:bookmarkStart w:id="716" w:name="_Toc34217293"/>
      <w:bookmarkStart w:id="717" w:name="_Toc34217445"/>
      <w:bookmarkStart w:id="718" w:name="_Toc39051808"/>
      <w:bookmarkStart w:id="719" w:name="_Toc43210380"/>
      <w:bookmarkStart w:id="720" w:name="_Toc49853286"/>
      <w:bookmarkStart w:id="721" w:name="_Toc56530076"/>
      <w:bookmarkStart w:id="722" w:name="_Toc175662630"/>
      <w:r w:rsidRPr="00164490">
        <w:t>6.2.2.2</w:t>
      </w:r>
      <w:r w:rsidRPr="00164490">
        <w:tab/>
        <w:t>HTTP standard headers</w:t>
      </w:r>
      <w:bookmarkEnd w:id="715"/>
      <w:bookmarkEnd w:id="716"/>
      <w:bookmarkEnd w:id="717"/>
      <w:bookmarkEnd w:id="718"/>
      <w:bookmarkEnd w:id="719"/>
      <w:bookmarkEnd w:id="720"/>
      <w:bookmarkEnd w:id="721"/>
      <w:bookmarkEnd w:id="722"/>
    </w:p>
    <w:p w14:paraId="723FC39A" w14:textId="77777777" w:rsidR="00B02215" w:rsidRPr="00164490" w:rsidRDefault="00B02215" w:rsidP="00553D27">
      <w:pPr>
        <w:pStyle w:val="51"/>
        <w:rPr>
          <w:lang w:eastAsia="zh-CN"/>
        </w:rPr>
      </w:pPr>
      <w:bookmarkStart w:id="723" w:name="_Toc20142348"/>
      <w:bookmarkStart w:id="724" w:name="_Toc34217294"/>
      <w:bookmarkStart w:id="725" w:name="_Toc34217446"/>
      <w:bookmarkStart w:id="726" w:name="_Toc39051809"/>
      <w:bookmarkStart w:id="727" w:name="_Toc43210381"/>
      <w:bookmarkStart w:id="728" w:name="_Toc49853287"/>
      <w:bookmarkStart w:id="729" w:name="_Toc56530077"/>
      <w:bookmarkStart w:id="730" w:name="_Toc175662631"/>
      <w:r w:rsidRPr="00164490">
        <w:t>6.2.2.2.1</w:t>
      </w:r>
      <w:r w:rsidRPr="00164490">
        <w:rPr>
          <w:rFonts w:hint="eastAsia"/>
          <w:lang w:eastAsia="zh-CN"/>
        </w:rPr>
        <w:tab/>
      </w:r>
      <w:r w:rsidRPr="00164490">
        <w:rPr>
          <w:lang w:eastAsia="zh-CN"/>
        </w:rPr>
        <w:t>General</w:t>
      </w:r>
      <w:bookmarkEnd w:id="723"/>
      <w:bookmarkEnd w:id="724"/>
      <w:bookmarkEnd w:id="725"/>
      <w:bookmarkEnd w:id="726"/>
      <w:bookmarkEnd w:id="727"/>
      <w:bookmarkEnd w:id="728"/>
      <w:bookmarkEnd w:id="729"/>
      <w:bookmarkEnd w:id="730"/>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1" w:name="_Toc20142349"/>
      <w:bookmarkStart w:id="732" w:name="_Toc34217295"/>
      <w:bookmarkStart w:id="733" w:name="_Toc34217447"/>
      <w:bookmarkStart w:id="734" w:name="_Toc39051810"/>
      <w:bookmarkStart w:id="735" w:name="_Toc43210382"/>
      <w:bookmarkStart w:id="736" w:name="_Toc49853288"/>
      <w:bookmarkStart w:id="737" w:name="_Toc56530078"/>
      <w:bookmarkStart w:id="738" w:name="_Toc175662632"/>
      <w:r w:rsidRPr="00164490">
        <w:t>6.2.2.2.2</w:t>
      </w:r>
      <w:r w:rsidRPr="00164490">
        <w:tab/>
        <w:t>Content type</w:t>
      </w:r>
      <w:bookmarkEnd w:id="731"/>
      <w:bookmarkEnd w:id="732"/>
      <w:bookmarkEnd w:id="733"/>
      <w:bookmarkEnd w:id="734"/>
      <w:bookmarkEnd w:id="735"/>
      <w:bookmarkEnd w:id="736"/>
      <w:bookmarkEnd w:id="737"/>
      <w:bookmarkEnd w:id="738"/>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9" w:name="_Toc20142350"/>
      <w:bookmarkStart w:id="740" w:name="_Toc34217296"/>
      <w:bookmarkStart w:id="741" w:name="_Toc34217448"/>
      <w:bookmarkStart w:id="742" w:name="_Toc39051811"/>
      <w:bookmarkStart w:id="743" w:name="_Toc43210383"/>
      <w:bookmarkStart w:id="744" w:name="_Toc49853289"/>
      <w:bookmarkStart w:id="745" w:name="_Toc56530079"/>
      <w:bookmarkStart w:id="746" w:name="_Toc175662633"/>
      <w:r w:rsidRPr="00164490">
        <w:rPr>
          <w:lang w:val="en-US"/>
        </w:rPr>
        <w:t>6.2.2.2.3</w:t>
      </w:r>
      <w:r w:rsidRPr="00164490">
        <w:rPr>
          <w:lang w:val="en-US"/>
        </w:rPr>
        <w:tab/>
        <w:t>Accept-Encoding</w:t>
      </w:r>
      <w:bookmarkEnd w:id="739"/>
      <w:bookmarkEnd w:id="740"/>
      <w:bookmarkEnd w:id="741"/>
      <w:bookmarkEnd w:id="742"/>
      <w:bookmarkEnd w:id="743"/>
      <w:bookmarkEnd w:id="744"/>
      <w:bookmarkEnd w:id="745"/>
      <w:bookmarkEnd w:id="746"/>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7" w:name="_Toc20142351"/>
      <w:bookmarkStart w:id="748" w:name="_Toc34217297"/>
      <w:bookmarkStart w:id="749" w:name="_Toc34217449"/>
      <w:bookmarkStart w:id="750" w:name="_Toc39051812"/>
      <w:bookmarkStart w:id="751" w:name="_Toc43210384"/>
      <w:bookmarkStart w:id="752" w:name="_Toc49853290"/>
      <w:bookmarkStart w:id="753" w:name="_Toc56530080"/>
      <w:bookmarkStart w:id="754" w:name="_Toc175662634"/>
      <w:r w:rsidRPr="00164490">
        <w:t>6.2.2.3</w:t>
      </w:r>
      <w:r w:rsidRPr="00164490">
        <w:tab/>
        <w:t>HTTP custom headers</w:t>
      </w:r>
      <w:bookmarkEnd w:id="747"/>
      <w:bookmarkEnd w:id="748"/>
      <w:bookmarkEnd w:id="749"/>
      <w:bookmarkEnd w:id="750"/>
      <w:bookmarkEnd w:id="751"/>
      <w:bookmarkEnd w:id="752"/>
      <w:bookmarkEnd w:id="753"/>
      <w:bookmarkEnd w:id="754"/>
    </w:p>
    <w:p w14:paraId="4C21159F" w14:textId="77777777" w:rsidR="00B02215" w:rsidRPr="00164490" w:rsidRDefault="00B02215" w:rsidP="00553D27">
      <w:pPr>
        <w:pStyle w:val="51"/>
        <w:rPr>
          <w:lang w:eastAsia="zh-CN"/>
        </w:rPr>
      </w:pPr>
      <w:bookmarkStart w:id="755" w:name="_Toc20142352"/>
      <w:bookmarkStart w:id="756" w:name="_Toc34217298"/>
      <w:bookmarkStart w:id="757" w:name="_Toc34217450"/>
      <w:bookmarkStart w:id="758" w:name="_Toc39051813"/>
      <w:bookmarkStart w:id="759" w:name="_Toc43210385"/>
      <w:bookmarkStart w:id="760" w:name="_Toc49853291"/>
      <w:bookmarkStart w:id="761" w:name="_Toc56530081"/>
      <w:bookmarkStart w:id="762" w:name="_Toc175662635"/>
      <w:r w:rsidRPr="00164490">
        <w:t>6.2.2.3.1</w:t>
      </w:r>
      <w:r w:rsidRPr="00164490">
        <w:rPr>
          <w:rFonts w:hint="eastAsia"/>
          <w:lang w:eastAsia="zh-CN"/>
        </w:rPr>
        <w:tab/>
      </w:r>
      <w:r w:rsidRPr="00164490">
        <w:rPr>
          <w:lang w:eastAsia="zh-CN"/>
        </w:rPr>
        <w:t>General</w:t>
      </w:r>
      <w:bookmarkEnd w:id="755"/>
      <w:bookmarkEnd w:id="756"/>
      <w:bookmarkEnd w:id="757"/>
      <w:bookmarkEnd w:id="758"/>
      <w:bookmarkEnd w:id="759"/>
      <w:bookmarkEnd w:id="760"/>
      <w:bookmarkEnd w:id="761"/>
      <w:bookmarkEnd w:id="762"/>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3" w:name="_Toc20142353"/>
      <w:bookmarkStart w:id="764" w:name="_Toc34217299"/>
      <w:bookmarkStart w:id="765" w:name="_Toc34217451"/>
      <w:bookmarkStart w:id="766" w:name="_Toc39051814"/>
      <w:bookmarkStart w:id="767" w:name="_Toc43210386"/>
      <w:bookmarkStart w:id="768" w:name="_Toc49853292"/>
      <w:bookmarkStart w:id="769" w:name="_Toc56530082"/>
      <w:bookmarkStart w:id="770" w:name="_Toc175662636"/>
      <w:r w:rsidRPr="00164490">
        <w:t>6.2.3</w:t>
      </w:r>
      <w:r w:rsidRPr="00164490">
        <w:tab/>
        <w:t>Resources</w:t>
      </w:r>
      <w:bookmarkEnd w:id="763"/>
      <w:bookmarkEnd w:id="764"/>
      <w:bookmarkEnd w:id="765"/>
      <w:bookmarkEnd w:id="766"/>
      <w:bookmarkEnd w:id="767"/>
      <w:bookmarkEnd w:id="768"/>
      <w:bookmarkEnd w:id="769"/>
      <w:bookmarkEnd w:id="770"/>
    </w:p>
    <w:p w14:paraId="78E2FB88" w14:textId="77777777" w:rsidR="00B02215" w:rsidRPr="00164490" w:rsidRDefault="00B02215" w:rsidP="00553D27">
      <w:pPr>
        <w:pStyle w:val="41"/>
      </w:pPr>
      <w:bookmarkStart w:id="771" w:name="_Toc20142354"/>
      <w:bookmarkStart w:id="772" w:name="_Toc34217300"/>
      <w:bookmarkStart w:id="773" w:name="_Toc34217452"/>
      <w:bookmarkStart w:id="774" w:name="_Toc39051815"/>
      <w:bookmarkStart w:id="775" w:name="_Toc43210387"/>
      <w:bookmarkStart w:id="776" w:name="_Toc49853293"/>
      <w:bookmarkStart w:id="777" w:name="_Toc56530083"/>
      <w:bookmarkStart w:id="778" w:name="_Toc175662637"/>
      <w:r w:rsidRPr="00164490">
        <w:t>6.2.3.1</w:t>
      </w:r>
      <w:r w:rsidRPr="00164490">
        <w:tab/>
        <w:t>Overview</w:t>
      </w:r>
      <w:bookmarkEnd w:id="771"/>
      <w:bookmarkEnd w:id="772"/>
      <w:bookmarkEnd w:id="773"/>
      <w:bookmarkEnd w:id="774"/>
      <w:bookmarkEnd w:id="775"/>
      <w:bookmarkEnd w:id="776"/>
      <w:bookmarkEnd w:id="777"/>
      <w:bookmarkEnd w:id="778"/>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51" type="#_x0000_t75" style="width:344.7pt;height:202.4pt" o:ole="">
            <v:imagedata r:id="rId42" o:title=""/>
          </v:shape>
          <o:OLEObject Type="Embed" ProgID="Visio.Drawing.15" ShapeID="_x0000_i1051" DrawAspect="Content" ObjectID="_1786275354"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9" w:name="_Toc20142355"/>
      <w:bookmarkStart w:id="780" w:name="_Toc34217301"/>
      <w:bookmarkStart w:id="781" w:name="_Toc34217453"/>
      <w:bookmarkStart w:id="782" w:name="_Toc39051816"/>
      <w:bookmarkStart w:id="783" w:name="_Toc43210388"/>
      <w:bookmarkStart w:id="784" w:name="_Toc49853294"/>
      <w:bookmarkStart w:id="785" w:name="_Toc56530084"/>
      <w:bookmarkStart w:id="786" w:name="_Toc175662638"/>
      <w:r w:rsidRPr="00164490">
        <w:t>6.2.3.2</w:t>
      </w:r>
      <w:r w:rsidRPr="00164490">
        <w:tab/>
        <w:t xml:space="preserve">Resource: NSSAI Availability </w:t>
      </w:r>
      <w:r w:rsidRPr="00164490">
        <w:rPr>
          <w:lang w:val="fr-FR"/>
        </w:rPr>
        <w:t>Document</w:t>
      </w:r>
      <w:bookmarkEnd w:id="779"/>
      <w:bookmarkEnd w:id="780"/>
      <w:bookmarkEnd w:id="781"/>
      <w:bookmarkEnd w:id="782"/>
      <w:bookmarkEnd w:id="783"/>
      <w:bookmarkEnd w:id="784"/>
      <w:bookmarkEnd w:id="785"/>
      <w:bookmarkEnd w:id="786"/>
    </w:p>
    <w:p w14:paraId="05B92DEF" w14:textId="77777777" w:rsidR="00B02215" w:rsidRPr="00164490" w:rsidRDefault="00B02215" w:rsidP="00553D27">
      <w:pPr>
        <w:pStyle w:val="51"/>
      </w:pPr>
      <w:bookmarkStart w:id="787" w:name="_Toc20142356"/>
      <w:bookmarkStart w:id="788" w:name="_Toc34217302"/>
      <w:bookmarkStart w:id="789" w:name="_Toc34217454"/>
      <w:bookmarkStart w:id="790" w:name="_Toc39051817"/>
      <w:bookmarkStart w:id="791" w:name="_Toc43210389"/>
      <w:bookmarkStart w:id="792" w:name="_Toc49853295"/>
      <w:bookmarkStart w:id="793" w:name="_Toc56530085"/>
      <w:bookmarkStart w:id="794" w:name="_Toc175662639"/>
      <w:r w:rsidRPr="00164490">
        <w:t>6.2.3.2.1</w:t>
      </w:r>
      <w:r w:rsidRPr="00164490">
        <w:tab/>
        <w:t>Description</w:t>
      </w:r>
      <w:bookmarkEnd w:id="787"/>
      <w:bookmarkEnd w:id="788"/>
      <w:bookmarkEnd w:id="789"/>
      <w:bookmarkEnd w:id="790"/>
      <w:bookmarkEnd w:id="791"/>
      <w:bookmarkEnd w:id="792"/>
      <w:bookmarkEnd w:id="793"/>
      <w:bookmarkEnd w:id="794"/>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5" w:name="_Toc20142357"/>
      <w:bookmarkStart w:id="796" w:name="_Toc34217303"/>
      <w:bookmarkStart w:id="797" w:name="_Toc34217455"/>
      <w:bookmarkStart w:id="798" w:name="_Toc39051818"/>
      <w:bookmarkStart w:id="799" w:name="_Toc43210390"/>
      <w:bookmarkStart w:id="800" w:name="_Toc49853296"/>
      <w:bookmarkStart w:id="801" w:name="_Toc56530086"/>
      <w:bookmarkStart w:id="802" w:name="_Toc175662640"/>
      <w:r w:rsidRPr="00164490">
        <w:t>6.2.3.2.2</w:t>
      </w:r>
      <w:r w:rsidRPr="00164490">
        <w:tab/>
        <w:t>Resource Definition</w:t>
      </w:r>
      <w:bookmarkEnd w:id="795"/>
      <w:bookmarkEnd w:id="796"/>
      <w:bookmarkEnd w:id="797"/>
      <w:bookmarkEnd w:id="798"/>
      <w:bookmarkEnd w:id="799"/>
      <w:bookmarkEnd w:id="800"/>
      <w:bookmarkEnd w:id="801"/>
      <w:bookmarkEnd w:id="802"/>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3" w:name="_Toc20142358"/>
      <w:bookmarkStart w:id="804" w:name="_Toc34217304"/>
      <w:bookmarkStart w:id="805" w:name="_Toc34217456"/>
      <w:bookmarkStart w:id="806" w:name="_Toc39051819"/>
      <w:bookmarkStart w:id="807" w:name="_Toc43210391"/>
      <w:bookmarkStart w:id="808" w:name="_Toc49853297"/>
      <w:bookmarkStart w:id="809" w:name="_Toc56530087"/>
      <w:bookmarkStart w:id="810" w:name="_Toc175662641"/>
      <w:r w:rsidRPr="00164490">
        <w:t>6.2.3.2.3</w:t>
      </w:r>
      <w:r w:rsidRPr="00164490">
        <w:tab/>
        <w:t>Resource Standard Methods</w:t>
      </w:r>
      <w:bookmarkEnd w:id="803"/>
      <w:bookmarkEnd w:id="804"/>
      <w:bookmarkEnd w:id="805"/>
      <w:bookmarkEnd w:id="806"/>
      <w:bookmarkEnd w:id="807"/>
      <w:bookmarkEnd w:id="808"/>
      <w:bookmarkEnd w:id="809"/>
      <w:bookmarkEnd w:id="810"/>
    </w:p>
    <w:p w14:paraId="5034F1BD" w14:textId="77777777" w:rsidR="00B02215" w:rsidRPr="00164490" w:rsidRDefault="00B02215" w:rsidP="00A26364">
      <w:pPr>
        <w:pStyle w:val="H6"/>
      </w:pPr>
      <w:bookmarkStart w:id="811" w:name="_Toc20142359"/>
      <w:bookmarkStart w:id="812" w:name="_Toc34217305"/>
      <w:bookmarkStart w:id="813" w:name="_Toc34217457"/>
      <w:bookmarkStart w:id="814" w:name="_Toc39051820"/>
      <w:bookmarkStart w:id="815" w:name="_Toc43210392"/>
      <w:bookmarkStart w:id="816" w:name="_Toc49853298"/>
      <w:bookmarkStart w:id="817" w:name="_Toc56530088"/>
      <w:r w:rsidRPr="00164490">
        <w:t>6.2.3.2.3.1</w:t>
      </w:r>
      <w:r w:rsidRPr="00164490">
        <w:tab/>
        <w:t>PUT</w:t>
      </w:r>
      <w:bookmarkEnd w:id="811"/>
      <w:bookmarkEnd w:id="812"/>
      <w:bookmarkEnd w:id="813"/>
      <w:bookmarkEnd w:id="814"/>
      <w:bookmarkEnd w:id="815"/>
      <w:bookmarkEnd w:id="816"/>
      <w:bookmarkEnd w:id="817"/>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8" w:name="_Toc20142360"/>
      <w:bookmarkStart w:id="819" w:name="_Toc34217306"/>
      <w:bookmarkStart w:id="820" w:name="_Toc34217458"/>
      <w:bookmarkStart w:id="821" w:name="_Toc39051821"/>
      <w:bookmarkStart w:id="822" w:name="_Toc43210393"/>
      <w:bookmarkStart w:id="823" w:name="_Toc49853299"/>
      <w:bookmarkStart w:id="824" w:name="_Toc56530089"/>
      <w:r w:rsidRPr="00164490">
        <w:t>6.2.3.2.3.2</w:t>
      </w:r>
      <w:r w:rsidRPr="00164490">
        <w:tab/>
        <w:t>PATCH</w:t>
      </w:r>
      <w:bookmarkEnd w:id="818"/>
      <w:bookmarkEnd w:id="819"/>
      <w:bookmarkEnd w:id="820"/>
      <w:bookmarkEnd w:id="821"/>
      <w:bookmarkEnd w:id="822"/>
      <w:bookmarkEnd w:id="823"/>
      <w:bookmarkEnd w:id="824"/>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5" w:name="_MCCTEMPBM_CRPT30470044___4"/>
            <w:bookmarkEnd w:id="825"/>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6" w:name="_Toc20142361"/>
      <w:bookmarkStart w:id="827" w:name="_Toc34217307"/>
      <w:bookmarkStart w:id="828" w:name="_Toc34217459"/>
      <w:bookmarkStart w:id="829" w:name="_Toc39051822"/>
      <w:bookmarkStart w:id="830" w:name="_Toc43210394"/>
      <w:bookmarkStart w:id="831" w:name="_Toc49853300"/>
      <w:bookmarkStart w:id="832" w:name="_Toc56530090"/>
      <w:r w:rsidRPr="00164490">
        <w:t>6.2.3.2.3.</w:t>
      </w:r>
      <w:r w:rsidRPr="00164490">
        <w:rPr>
          <w:rFonts w:hint="eastAsia"/>
          <w:lang w:eastAsia="zh-CN"/>
        </w:rPr>
        <w:t>3</w:t>
      </w:r>
      <w:r w:rsidRPr="00164490">
        <w:tab/>
        <w:t>DELETE</w:t>
      </w:r>
      <w:bookmarkEnd w:id="826"/>
      <w:bookmarkEnd w:id="827"/>
      <w:bookmarkEnd w:id="828"/>
      <w:bookmarkEnd w:id="829"/>
      <w:bookmarkEnd w:id="830"/>
      <w:bookmarkEnd w:id="831"/>
      <w:bookmarkEnd w:id="832"/>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3" w:name="_PERM_MCCTEMPBM_CRPT30470045___4"/>
            <w:bookmarkEnd w:id="833"/>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4" w:name="_PERM_MCCTEMPBM_CRPT30470046___4"/>
            <w:bookmarkEnd w:id="834"/>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5" w:name="_Toc20142362"/>
      <w:bookmarkStart w:id="836" w:name="_Toc34217308"/>
      <w:bookmarkStart w:id="837" w:name="_Toc34217460"/>
      <w:bookmarkStart w:id="838" w:name="_Toc39051823"/>
      <w:bookmarkStart w:id="839" w:name="_Toc43210395"/>
      <w:bookmarkStart w:id="840" w:name="_Toc49853301"/>
      <w:bookmarkStart w:id="841" w:name="_Toc56530091"/>
      <w:bookmarkStart w:id="842" w:name="_Toc175662642"/>
      <w:r w:rsidRPr="00164490">
        <w:t>6.2.3.3</w:t>
      </w:r>
      <w:r w:rsidRPr="00164490">
        <w:tab/>
        <w:t>Resource: NSSAI Availability Notification Subscriptions Collection</w:t>
      </w:r>
      <w:bookmarkEnd w:id="835"/>
      <w:bookmarkEnd w:id="836"/>
      <w:bookmarkEnd w:id="837"/>
      <w:bookmarkEnd w:id="838"/>
      <w:bookmarkEnd w:id="839"/>
      <w:bookmarkEnd w:id="840"/>
      <w:bookmarkEnd w:id="841"/>
      <w:bookmarkEnd w:id="842"/>
    </w:p>
    <w:p w14:paraId="0CB7E974" w14:textId="77777777" w:rsidR="00B02215" w:rsidRPr="00164490" w:rsidRDefault="00B02215" w:rsidP="00553D27">
      <w:pPr>
        <w:pStyle w:val="51"/>
      </w:pPr>
      <w:bookmarkStart w:id="843" w:name="_Toc20142363"/>
      <w:bookmarkStart w:id="844" w:name="_Toc34217309"/>
      <w:bookmarkStart w:id="845" w:name="_Toc34217461"/>
      <w:bookmarkStart w:id="846" w:name="_Toc39051824"/>
      <w:bookmarkStart w:id="847" w:name="_Toc43210396"/>
      <w:bookmarkStart w:id="848" w:name="_Toc49853302"/>
      <w:bookmarkStart w:id="849" w:name="_Toc56530092"/>
      <w:bookmarkStart w:id="850" w:name="_Toc175662643"/>
      <w:r w:rsidRPr="00164490">
        <w:t>6.2.3.3.1</w:t>
      </w:r>
      <w:r w:rsidRPr="00164490">
        <w:tab/>
        <w:t>Description</w:t>
      </w:r>
      <w:bookmarkEnd w:id="843"/>
      <w:bookmarkEnd w:id="844"/>
      <w:bookmarkEnd w:id="845"/>
      <w:bookmarkEnd w:id="846"/>
      <w:bookmarkEnd w:id="847"/>
      <w:bookmarkEnd w:id="848"/>
      <w:bookmarkEnd w:id="849"/>
      <w:bookmarkEnd w:id="850"/>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1" w:name="_Toc20142364"/>
      <w:bookmarkStart w:id="852" w:name="_Toc34217310"/>
      <w:bookmarkStart w:id="853" w:name="_Toc34217462"/>
      <w:bookmarkStart w:id="854" w:name="_Toc39051825"/>
      <w:bookmarkStart w:id="855" w:name="_Toc43210397"/>
      <w:bookmarkStart w:id="856" w:name="_Toc49853303"/>
      <w:bookmarkStart w:id="857" w:name="_Toc56530093"/>
      <w:bookmarkStart w:id="858" w:name="_Toc175662644"/>
      <w:r w:rsidRPr="00164490">
        <w:t>6.2.3.3.2</w:t>
      </w:r>
      <w:r w:rsidRPr="00164490">
        <w:tab/>
        <w:t>Resource Definition</w:t>
      </w:r>
      <w:bookmarkEnd w:id="851"/>
      <w:bookmarkEnd w:id="852"/>
      <w:bookmarkEnd w:id="853"/>
      <w:bookmarkEnd w:id="854"/>
      <w:bookmarkEnd w:id="855"/>
      <w:bookmarkEnd w:id="856"/>
      <w:bookmarkEnd w:id="857"/>
      <w:bookmarkEnd w:id="858"/>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9" w:name="_Toc20142365"/>
      <w:bookmarkStart w:id="860" w:name="_Toc34217311"/>
      <w:bookmarkStart w:id="861" w:name="_Toc34217463"/>
      <w:bookmarkStart w:id="862" w:name="_Toc39051826"/>
      <w:bookmarkStart w:id="863" w:name="_Toc43210398"/>
      <w:bookmarkStart w:id="864" w:name="_Toc49853304"/>
      <w:bookmarkStart w:id="865" w:name="_Toc56530094"/>
      <w:bookmarkStart w:id="866" w:name="_Toc175662645"/>
      <w:r w:rsidRPr="00164490">
        <w:t>6.2.3.3.3</w:t>
      </w:r>
      <w:r w:rsidRPr="00164490">
        <w:tab/>
        <w:t>Resource Standard Methods</w:t>
      </w:r>
      <w:bookmarkEnd w:id="859"/>
      <w:bookmarkEnd w:id="860"/>
      <w:bookmarkEnd w:id="861"/>
      <w:bookmarkEnd w:id="862"/>
      <w:bookmarkEnd w:id="863"/>
      <w:bookmarkEnd w:id="864"/>
      <w:bookmarkEnd w:id="865"/>
      <w:bookmarkEnd w:id="866"/>
    </w:p>
    <w:p w14:paraId="2EA1C847" w14:textId="77777777" w:rsidR="00B02215" w:rsidRPr="00164490" w:rsidRDefault="00B02215" w:rsidP="00A26364">
      <w:pPr>
        <w:pStyle w:val="H6"/>
      </w:pPr>
      <w:bookmarkStart w:id="867" w:name="_Toc20142366"/>
      <w:bookmarkStart w:id="868" w:name="_Toc34217312"/>
      <w:bookmarkStart w:id="869" w:name="_Toc34217464"/>
      <w:bookmarkStart w:id="870" w:name="_Toc39051827"/>
      <w:bookmarkStart w:id="871" w:name="_Toc43210399"/>
      <w:bookmarkStart w:id="872" w:name="_Toc49853305"/>
      <w:bookmarkStart w:id="873" w:name="_Toc56530095"/>
      <w:r w:rsidRPr="00164490">
        <w:t>6.2.3.3.3.1</w:t>
      </w:r>
      <w:r w:rsidRPr="00164490">
        <w:tab/>
        <w:t>POST</w:t>
      </w:r>
      <w:bookmarkEnd w:id="867"/>
      <w:bookmarkEnd w:id="868"/>
      <w:bookmarkEnd w:id="869"/>
      <w:bookmarkEnd w:id="870"/>
      <w:bookmarkEnd w:id="871"/>
      <w:bookmarkEnd w:id="872"/>
      <w:bookmarkEnd w:id="873"/>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4" w:name="_PERM_MCCTEMPBM_CRPT30470051___5"/>
            <w:r w:rsidRPr="00164490">
              <w:t>-</w:t>
            </w:r>
            <w:r w:rsidRPr="00164490">
              <w:tab/>
            </w:r>
            <w:r w:rsidRPr="00164490">
              <w:rPr>
                <w:color w:val="000000"/>
              </w:rPr>
              <w:t>NOT_AUTHORIZED</w:t>
            </w:r>
          </w:p>
          <w:bookmarkEnd w:id="874"/>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5" w:name="_Toc20142367"/>
      <w:bookmarkStart w:id="876" w:name="_Toc34217313"/>
      <w:bookmarkStart w:id="877" w:name="_Toc34217465"/>
      <w:bookmarkStart w:id="878" w:name="_Toc39051828"/>
      <w:bookmarkStart w:id="879" w:name="_Toc43210400"/>
      <w:bookmarkStart w:id="880" w:name="_Toc49853306"/>
      <w:bookmarkStart w:id="881" w:name="_Toc56530096"/>
      <w:bookmarkStart w:id="882" w:name="_Toc175662646"/>
      <w:r w:rsidRPr="00164490">
        <w:lastRenderedPageBreak/>
        <w:t>6.2.3.4</w:t>
      </w:r>
      <w:r w:rsidRPr="00164490">
        <w:tab/>
        <w:t>Resource: Individual NSSAI Availability Notification Subscriptions</w:t>
      </w:r>
      <w:bookmarkEnd w:id="875"/>
      <w:bookmarkEnd w:id="876"/>
      <w:bookmarkEnd w:id="877"/>
      <w:bookmarkEnd w:id="878"/>
      <w:bookmarkEnd w:id="879"/>
      <w:bookmarkEnd w:id="880"/>
      <w:bookmarkEnd w:id="881"/>
      <w:bookmarkEnd w:id="882"/>
    </w:p>
    <w:p w14:paraId="476D3F0D" w14:textId="77777777" w:rsidR="00B02215" w:rsidRPr="00164490" w:rsidRDefault="00B02215" w:rsidP="00553D27">
      <w:pPr>
        <w:pStyle w:val="51"/>
      </w:pPr>
      <w:bookmarkStart w:id="883" w:name="_Toc20142368"/>
      <w:bookmarkStart w:id="884" w:name="_Toc34217314"/>
      <w:bookmarkStart w:id="885" w:name="_Toc34217466"/>
      <w:bookmarkStart w:id="886" w:name="_Toc39051829"/>
      <w:bookmarkStart w:id="887" w:name="_Toc43210401"/>
      <w:bookmarkStart w:id="888" w:name="_Toc49853307"/>
      <w:bookmarkStart w:id="889" w:name="_Toc56530097"/>
      <w:bookmarkStart w:id="890" w:name="_Toc175662647"/>
      <w:r w:rsidRPr="00164490">
        <w:t>6.2.3.4.1</w:t>
      </w:r>
      <w:r w:rsidRPr="00164490">
        <w:tab/>
        <w:t>Description</w:t>
      </w:r>
      <w:bookmarkEnd w:id="883"/>
      <w:bookmarkEnd w:id="884"/>
      <w:bookmarkEnd w:id="885"/>
      <w:bookmarkEnd w:id="886"/>
      <w:bookmarkEnd w:id="887"/>
      <w:bookmarkEnd w:id="888"/>
      <w:bookmarkEnd w:id="889"/>
      <w:bookmarkEnd w:id="890"/>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1" w:name="_Toc20142369"/>
      <w:bookmarkStart w:id="892" w:name="_Toc34217315"/>
      <w:bookmarkStart w:id="893" w:name="_Toc34217467"/>
      <w:bookmarkStart w:id="894" w:name="_Toc39051830"/>
      <w:bookmarkStart w:id="895" w:name="_Toc43210402"/>
      <w:bookmarkStart w:id="896" w:name="_Toc49853308"/>
      <w:bookmarkStart w:id="897" w:name="_Toc56530098"/>
      <w:bookmarkStart w:id="898" w:name="_Toc175662648"/>
      <w:r w:rsidRPr="00164490">
        <w:t>6.2.3.4.2</w:t>
      </w:r>
      <w:r w:rsidRPr="00164490">
        <w:tab/>
        <w:t>Resource Definition</w:t>
      </w:r>
      <w:bookmarkEnd w:id="891"/>
      <w:bookmarkEnd w:id="892"/>
      <w:bookmarkEnd w:id="893"/>
      <w:bookmarkEnd w:id="894"/>
      <w:bookmarkEnd w:id="895"/>
      <w:bookmarkEnd w:id="896"/>
      <w:bookmarkEnd w:id="897"/>
      <w:bookmarkEnd w:id="898"/>
    </w:p>
    <w:p w14:paraId="0D7C4B72" w14:textId="1BB22466"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9" w:name="_Toc20142370"/>
      <w:bookmarkStart w:id="900" w:name="_Toc34217316"/>
      <w:bookmarkStart w:id="901" w:name="_Toc34217468"/>
      <w:bookmarkStart w:id="902" w:name="_Toc39051831"/>
      <w:bookmarkStart w:id="903" w:name="_Toc43210403"/>
      <w:bookmarkStart w:id="904" w:name="_Toc49853309"/>
      <w:bookmarkStart w:id="905" w:name="_Toc56530099"/>
      <w:bookmarkStart w:id="906" w:name="_Toc175662649"/>
      <w:r w:rsidRPr="00164490">
        <w:t>6.2.3.4.3</w:t>
      </w:r>
      <w:r w:rsidRPr="00164490">
        <w:tab/>
        <w:t>Resource Standard Methods</w:t>
      </w:r>
      <w:bookmarkEnd w:id="899"/>
      <w:bookmarkEnd w:id="900"/>
      <w:bookmarkEnd w:id="901"/>
      <w:bookmarkEnd w:id="902"/>
      <w:bookmarkEnd w:id="903"/>
      <w:bookmarkEnd w:id="904"/>
      <w:bookmarkEnd w:id="905"/>
      <w:bookmarkEnd w:id="906"/>
    </w:p>
    <w:p w14:paraId="7652A543" w14:textId="77777777" w:rsidR="00B02215" w:rsidRPr="00164490" w:rsidRDefault="00B02215" w:rsidP="00A26364">
      <w:pPr>
        <w:pStyle w:val="H6"/>
      </w:pPr>
      <w:bookmarkStart w:id="907" w:name="_Toc20142371"/>
      <w:bookmarkStart w:id="908" w:name="_Toc34217317"/>
      <w:bookmarkStart w:id="909" w:name="_Toc34217469"/>
      <w:bookmarkStart w:id="910" w:name="_Toc39051832"/>
      <w:bookmarkStart w:id="911" w:name="_Toc43210404"/>
      <w:bookmarkStart w:id="912" w:name="_Toc49853310"/>
      <w:bookmarkStart w:id="913" w:name="_Toc56530100"/>
      <w:r w:rsidRPr="00164490">
        <w:t>6.2.3.4.3.1</w:t>
      </w:r>
      <w:r w:rsidRPr="00164490">
        <w:tab/>
        <w:t>DELETE</w:t>
      </w:r>
      <w:bookmarkEnd w:id="907"/>
      <w:bookmarkEnd w:id="908"/>
      <w:bookmarkEnd w:id="909"/>
      <w:bookmarkEnd w:id="910"/>
      <w:bookmarkEnd w:id="911"/>
      <w:bookmarkEnd w:id="912"/>
      <w:bookmarkEnd w:id="913"/>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4" w:name="_Toc49853311"/>
      <w:bookmarkStart w:id="915" w:name="_Toc56530101"/>
      <w:r w:rsidRPr="00164490">
        <w:t>6.2.3.4.3.2</w:t>
      </w:r>
      <w:r w:rsidRPr="00164490">
        <w:tab/>
        <w:t>PATCH</w:t>
      </w:r>
      <w:bookmarkEnd w:id="914"/>
      <w:bookmarkEnd w:id="915"/>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6" w:name="_PERM_MCCTEMPBM_CRPT30470062___4"/>
            <w:r w:rsidRPr="00164490">
              <w:rPr>
                <w:b w:val="0"/>
                <w:sz w:val="18"/>
              </w:rPr>
              <w:t>-</w:t>
            </w:r>
            <w:r w:rsidRPr="00164490">
              <w:rPr>
                <w:b w:val="0"/>
                <w:sz w:val="18"/>
              </w:rPr>
              <w:tab/>
              <w:t>SUBSCRIPTION_NOT_FOUND.</w:t>
            </w:r>
            <w:bookmarkEnd w:id="916"/>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7" w:name="_Toc20142372"/>
      <w:bookmarkStart w:id="918" w:name="_Toc34217318"/>
      <w:bookmarkStart w:id="919" w:name="_Toc34217470"/>
      <w:bookmarkStart w:id="920" w:name="_Toc39051833"/>
      <w:bookmarkStart w:id="921" w:name="_Toc43210405"/>
      <w:bookmarkStart w:id="922" w:name="_Toc49853312"/>
      <w:bookmarkStart w:id="923" w:name="_Toc56530102"/>
      <w:bookmarkStart w:id="924" w:name="_Toc175662650"/>
      <w:r w:rsidRPr="00164490">
        <w:t>6.2.3.5</w:t>
      </w:r>
      <w:r w:rsidRPr="00164490">
        <w:tab/>
        <w:t>Resource: NSSAI Availability Store</w:t>
      </w:r>
      <w:bookmarkEnd w:id="917"/>
      <w:bookmarkEnd w:id="918"/>
      <w:bookmarkEnd w:id="919"/>
      <w:bookmarkEnd w:id="920"/>
      <w:bookmarkEnd w:id="921"/>
      <w:bookmarkEnd w:id="922"/>
      <w:bookmarkEnd w:id="923"/>
      <w:bookmarkEnd w:id="924"/>
    </w:p>
    <w:p w14:paraId="3FA7464C" w14:textId="77777777" w:rsidR="00B02215" w:rsidRPr="00164490" w:rsidRDefault="00B02215" w:rsidP="00553D27">
      <w:pPr>
        <w:pStyle w:val="51"/>
      </w:pPr>
      <w:bookmarkStart w:id="925" w:name="_Toc20142373"/>
      <w:bookmarkStart w:id="926" w:name="_Toc34217319"/>
      <w:bookmarkStart w:id="927" w:name="_Toc34217471"/>
      <w:bookmarkStart w:id="928" w:name="_Toc39051834"/>
      <w:bookmarkStart w:id="929" w:name="_Toc43210406"/>
      <w:bookmarkStart w:id="930" w:name="_Toc49853313"/>
      <w:bookmarkStart w:id="931" w:name="_Toc56530103"/>
      <w:bookmarkStart w:id="932" w:name="_Toc175662651"/>
      <w:r w:rsidRPr="00164490">
        <w:t>6.2.3.5.1</w:t>
      </w:r>
      <w:r w:rsidRPr="00164490">
        <w:tab/>
        <w:t>Description</w:t>
      </w:r>
      <w:bookmarkEnd w:id="925"/>
      <w:bookmarkEnd w:id="926"/>
      <w:bookmarkEnd w:id="927"/>
      <w:bookmarkEnd w:id="928"/>
      <w:bookmarkEnd w:id="929"/>
      <w:bookmarkEnd w:id="930"/>
      <w:bookmarkEnd w:id="931"/>
      <w:bookmarkEnd w:id="932"/>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3" w:name="_Toc20142374"/>
      <w:bookmarkStart w:id="934" w:name="_Toc34217320"/>
      <w:bookmarkStart w:id="935" w:name="_Toc34217472"/>
      <w:bookmarkStart w:id="936" w:name="_Toc39051835"/>
      <w:bookmarkStart w:id="937" w:name="_Toc43210407"/>
      <w:bookmarkStart w:id="938" w:name="_Toc49853314"/>
      <w:bookmarkStart w:id="939" w:name="_Toc56530104"/>
      <w:bookmarkStart w:id="940" w:name="_Toc175662652"/>
      <w:r w:rsidRPr="00164490">
        <w:t>6.2.3.5.2</w:t>
      </w:r>
      <w:r w:rsidRPr="00164490">
        <w:tab/>
        <w:t>Resource Definition</w:t>
      </w:r>
      <w:bookmarkEnd w:id="933"/>
      <w:bookmarkEnd w:id="934"/>
      <w:bookmarkEnd w:id="935"/>
      <w:bookmarkEnd w:id="936"/>
      <w:bookmarkEnd w:id="937"/>
      <w:bookmarkEnd w:id="938"/>
      <w:bookmarkEnd w:id="939"/>
      <w:bookmarkEnd w:id="940"/>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1" w:name="_Toc20142375"/>
      <w:bookmarkStart w:id="942" w:name="_Toc34217321"/>
      <w:bookmarkStart w:id="943" w:name="_Toc34217473"/>
      <w:bookmarkStart w:id="944" w:name="_Toc39051836"/>
      <w:bookmarkStart w:id="945" w:name="_Toc43210408"/>
      <w:bookmarkStart w:id="946" w:name="_Toc49853315"/>
      <w:bookmarkStart w:id="947" w:name="_Toc56530105"/>
      <w:bookmarkStart w:id="948" w:name="_Toc175662653"/>
      <w:r w:rsidRPr="00164490">
        <w:t>6.2.3.5.3</w:t>
      </w:r>
      <w:r w:rsidRPr="00164490">
        <w:tab/>
        <w:t>Resource Standard Methods</w:t>
      </w:r>
      <w:bookmarkEnd w:id="941"/>
      <w:bookmarkEnd w:id="942"/>
      <w:bookmarkEnd w:id="943"/>
      <w:bookmarkEnd w:id="944"/>
      <w:bookmarkEnd w:id="945"/>
      <w:bookmarkEnd w:id="946"/>
      <w:bookmarkEnd w:id="947"/>
      <w:bookmarkEnd w:id="948"/>
    </w:p>
    <w:p w14:paraId="1D8FE8F2" w14:textId="77777777" w:rsidR="00B02215" w:rsidRPr="00164490" w:rsidRDefault="00B02215" w:rsidP="00A26364">
      <w:pPr>
        <w:pStyle w:val="H6"/>
      </w:pPr>
      <w:bookmarkStart w:id="949" w:name="_Toc20142376"/>
      <w:bookmarkStart w:id="950" w:name="_Toc34217322"/>
      <w:bookmarkStart w:id="951" w:name="_Toc34217474"/>
      <w:bookmarkStart w:id="952" w:name="_Toc39051837"/>
      <w:bookmarkStart w:id="953" w:name="_Toc43210409"/>
      <w:bookmarkStart w:id="954" w:name="_Toc49853316"/>
      <w:bookmarkStart w:id="955" w:name="_Toc56530106"/>
      <w:r w:rsidRPr="00164490">
        <w:t>6.2.3.5.3.1</w:t>
      </w:r>
      <w:r w:rsidRPr="00164490">
        <w:tab/>
        <w:t>OPTIONS</w:t>
      </w:r>
      <w:bookmarkEnd w:id="949"/>
      <w:bookmarkEnd w:id="950"/>
      <w:bookmarkEnd w:id="951"/>
      <w:bookmarkEnd w:id="952"/>
      <w:bookmarkEnd w:id="953"/>
      <w:bookmarkEnd w:id="954"/>
      <w:bookmarkEnd w:id="955"/>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6" w:name="_Toc20142377"/>
      <w:bookmarkStart w:id="957" w:name="_Toc34217323"/>
      <w:bookmarkStart w:id="958" w:name="_Toc34217475"/>
      <w:bookmarkStart w:id="959" w:name="_Toc39051838"/>
      <w:bookmarkStart w:id="960" w:name="_Toc43210410"/>
      <w:bookmarkStart w:id="961" w:name="_Toc49853317"/>
      <w:bookmarkStart w:id="962" w:name="_Toc56530107"/>
      <w:bookmarkStart w:id="963" w:name="_Toc175662654"/>
      <w:r w:rsidRPr="00164490">
        <w:t>6.2.4</w:t>
      </w:r>
      <w:r w:rsidRPr="00164490">
        <w:tab/>
        <w:t>Custom Operations without associated resources</w:t>
      </w:r>
      <w:bookmarkEnd w:id="956"/>
      <w:bookmarkEnd w:id="957"/>
      <w:bookmarkEnd w:id="958"/>
      <w:bookmarkEnd w:id="959"/>
      <w:bookmarkEnd w:id="960"/>
      <w:bookmarkEnd w:id="961"/>
      <w:bookmarkEnd w:id="962"/>
      <w:bookmarkEnd w:id="963"/>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4" w:name="_Toc20142378"/>
      <w:bookmarkStart w:id="965" w:name="_Toc34217324"/>
      <w:bookmarkStart w:id="966" w:name="_Toc34217476"/>
      <w:bookmarkStart w:id="967" w:name="_Toc39051839"/>
      <w:bookmarkStart w:id="968" w:name="_Toc43210411"/>
      <w:bookmarkStart w:id="969" w:name="_Toc49853318"/>
      <w:bookmarkStart w:id="970" w:name="_Toc56530108"/>
      <w:bookmarkStart w:id="971" w:name="_Toc175662655"/>
      <w:r w:rsidRPr="00164490">
        <w:lastRenderedPageBreak/>
        <w:t>6.2.5</w:t>
      </w:r>
      <w:r w:rsidRPr="00164490">
        <w:tab/>
        <w:t>Notifications</w:t>
      </w:r>
      <w:bookmarkEnd w:id="964"/>
      <w:bookmarkEnd w:id="965"/>
      <w:bookmarkEnd w:id="966"/>
      <w:bookmarkEnd w:id="967"/>
      <w:bookmarkEnd w:id="968"/>
      <w:bookmarkEnd w:id="969"/>
      <w:bookmarkEnd w:id="970"/>
      <w:bookmarkEnd w:id="971"/>
    </w:p>
    <w:p w14:paraId="30FF7234" w14:textId="77777777" w:rsidR="00B02215" w:rsidRPr="00164490" w:rsidRDefault="00B02215" w:rsidP="00553D27">
      <w:pPr>
        <w:pStyle w:val="41"/>
      </w:pPr>
      <w:bookmarkStart w:id="972" w:name="_Toc20142379"/>
      <w:bookmarkStart w:id="973" w:name="_Toc34217325"/>
      <w:bookmarkStart w:id="974" w:name="_Toc34217477"/>
      <w:bookmarkStart w:id="975" w:name="_Toc39051840"/>
      <w:bookmarkStart w:id="976" w:name="_Toc43210412"/>
      <w:bookmarkStart w:id="977" w:name="_Toc49853319"/>
      <w:bookmarkStart w:id="978" w:name="_Toc56530109"/>
      <w:bookmarkStart w:id="979" w:name="_Toc175662656"/>
      <w:r w:rsidRPr="00164490">
        <w:t>6.2.5.1</w:t>
      </w:r>
      <w:r w:rsidRPr="00164490">
        <w:tab/>
        <w:t>General</w:t>
      </w:r>
      <w:bookmarkEnd w:id="972"/>
      <w:bookmarkEnd w:id="973"/>
      <w:bookmarkEnd w:id="974"/>
      <w:bookmarkEnd w:id="975"/>
      <w:bookmarkEnd w:id="976"/>
      <w:bookmarkEnd w:id="977"/>
      <w:bookmarkEnd w:id="978"/>
      <w:bookmarkEnd w:id="979"/>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80" w:name="_Toc20142380"/>
      <w:bookmarkStart w:id="981" w:name="_Toc34217326"/>
      <w:bookmarkStart w:id="982" w:name="_Toc34217478"/>
      <w:bookmarkStart w:id="983" w:name="_Toc39051841"/>
      <w:bookmarkStart w:id="984" w:name="_Toc43210413"/>
      <w:bookmarkStart w:id="985" w:name="_Toc49853320"/>
      <w:bookmarkStart w:id="986" w:name="_Toc56530110"/>
      <w:bookmarkStart w:id="987" w:name="_Toc175662657"/>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0"/>
      <w:bookmarkEnd w:id="981"/>
      <w:bookmarkEnd w:id="982"/>
      <w:bookmarkEnd w:id="983"/>
      <w:bookmarkEnd w:id="984"/>
      <w:bookmarkEnd w:id="985"/>
      <w:bookmarkEnd w:id="986"/>
      <w:bookmarkEnd w:id="987"/>
    </w:p>
    <w:p w14:paraId="3285EFF4" w14:textId="77777777" w:rsidR="00B02215" w:rsidRPr="00164490" w:rsidRDefault="00B02215" w:rsidP="00553D27">
      <w:pPr>
        <w:pStyle w:val="51"/>
      </w:pPr>
      <w:bookmarkStart w:id="988" w:name="_Toc20142381"/>
      <w:bookmarkStart w:id="989" w:name="_Toc34217327"/>
      <w:bookmarkStart w:id="990" w:name="_Toc34217479"/>
      <w:bookmarkStart w:id="991" w:name="_Toc39051842"/>
      <w:bookmarkStart w:id="992" w:name="_Toc43210414"/>
      <w:bookmarkStart w:id="993" w:name="_Toc49853321"/>
      <w:bookmarkStart w:id="994" w:name="_Toc56530111"/>
      <w:bookmarkStart w:id="995" w:name="_Toc175662658"/>
      <w:r w:rsidRPr="00164490">
        <w:t>6.2.5.2.1</w:t>
      </w:r>
      <w:r w:rsidRPr="00164490">
        <w:tab/>
        <w:t>Description</w:t>
      </w:r>
      <w:bookmarkEnd w:id="988"/>
      <w:bookmarkEnd w:id="989"/>
      <w:bookmarkEnd w:id="990"/>
      <w:bookmarkEnd w:id="991"/>
      <w:bookmarkEnd w:id="992"/>
      <w:bookmarkEnd w:id="993"/>
      <w:bookmarkEnd w:id="994"/>
      <w:bookmarkEnd w:id="995"/>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6" w:name="_Toc20142382"/>
      <w:bookmarkStart w:id="997" w:name="_Toc34217328"/>
      <w:bookmarkStart w:id="998" w:name="_Toc34217480"/>
      <w:bookmarkStart w:id="999" w:name="_Toc39051843"/>
      <w:bookmarkStart w:id="1000" w:name="_Toc43210415"/>
      <w:bookmarkStart w:id="1001" w:name="_Toc49853322"/>
      <w:bookmarkStart w:id="1002" w:name="_Toc56530112"/>
      <w:bookmarkStart w:id="1003" w:name="_Toc175662659"/>
      <w:r w:rsidRPr="00164490">
        <w:t>6.2.5.2.2</w:t>
      </w:r>
      <w:r w:rsidRPr="00164490">
        <w:tab/>
        <w:t>Notification Definition</w:t>
      </w:r>
      <w:bookmarkEnd w:id="996"/>
      <w:bookmarkEnd w:id="997"/>
      <w:bookmarkEnd w:id="998"/>
      <w:bookmarkEnd w:id="999"/>
      <w:bookmarkEnd w:id="1000"/>
      <w:bookmarkEnd w:id="1001"/>
      <w:bookmarkEnd w:id="1002"/>
      <w:bookmarkEnd w:id="1003"/>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4" w:name="_Toc20142383"/>
      <w:bookmarkStart w:id="1005" w:name="_Toc34217329"/>
      <w:bookmarkStart w:id="1006" w:name="_Toc34217481"/>
      <w:bookmarkStart w:id="1007" w:name="_Toc39051844"/>
      <w:bookmarkStart w:id="1008" w:name="_Toc43210416"/>
      <w:bookmarkStart w:id="1009" w:name="_Toc49853323"/>
      <w:bookmarkStart w:id="1010" w:name="_Toc56530113"/>
      <w:bookmarkStart w:id="1011" w:name="_Toc175662660"/>
      <w:r w:rsidRPr="00164490">
        <w:t>6.2.5.2.3</w:t>
      </w:r>
      <w:r w:rsidRPr="00164490">
        <w:tab/>
        <w:t>Notification Standard Methods</w:t>
      </w:r>
      <w:bookmarkEnd w:id="1004"/>
      <w:bookmarkEnd w:id="1005"/>
      <w:bookmarkEnd w:id="1006"/>
      <w:bookmarkEnd w:id="1007"/>
      <w:bookmarkEnd w:id="1008"/>
      <w:bookmarkEnd w:id="1009"/>
      <w:bookmarkEnd w:id="1010"/>
      <w:bookmarkEnd w:id="1011"/>
    </w:p>
    <w:p w14:paraId="15E1CAF7" w14:textId="77777777" w:rsidR="00B02215" w:rsidRPr="00164490" w:rsidRDefault="00B02215" w:rsidP="00A26364">
      <w:pPr>
        <w:pStyle w:val="H6"/>
      </w:pPr>
      <w:bookmarkStart w:id="1012" w:name="_Toc20142384"/>
      <w:bookmarkStart w:id="1013" w:name="_Toc34217330"/>
      <w:bookmarkStart w:id="1014" w:name="_Toc34217482"/>
      <w:bookmarkStart w:id="1015" w:name="_Toc39051845"/>
      <w:bookmarkStart w:id="1016" w:name="_Toc43210417"/>
      <w:bookmarkStart w:id="1017" w:name="_Toc49853324"/>
      <w:bookmarkStart w:id="1018" w:name="_Toc56530114"/>
      <w:r w:rsidRPr="00164490">
        <w:t>6.2.5.2.3.1</w:t>
      </w:r>
      <w:r w:rsidRPr="00164490">
        <w:tab/>
        <w:t>POST</w:t>
      </w:r>
      <w:bookmarkEnd w:id="1012"/>
      <w:bookmarkEnd w:id="1013"/>
      <w:bookmarkEnd w:id="1014"/>
      <w:bookmarkEnd w:id="1015"/>
      <w:bookmarkEnd w:id="1016"/>
      <w:bookmarkEnd w:id="1017"/>
      <w:bookmarkEnd w:id="1018"/>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9" w:name="_Toc20142385"/>
      <w:bookmarkStart w:id="1020" w:name="_Toc34217331"/>
      <w:bookmarkStart w:id="1021" w:name="_Toc34217483"/>
      <w:bookmarkStart w:id="1022" w:name="_Toc39051846"/>
      <w:bookmarkStart w:id="1023" w:name="_Toc43210418"/>
      <w:bookmarkStart w:id="1024" w:name="_Toc49853325"/>
      <w:bookmarkStart w:id="1025" w:name="_Toc56530115"/>
      <w:bookmarkStart w:id="1026" w:name="_Toc175662661"/>
      <w:r w:rsidRPr="00164490">
        <w:t>6.2.6</w:t>
      </w:r>
      <w:r w:rsidRPr="00164490">
        <w:tab/>
        <w:t>Data Model</w:t>
      </w:r>
      <w:bookmarkEnd w:id="1019"/>
      <w:bookmarkEnd w:id="1020"/>
      <w:bookmarkEnd w:id="1021"/>
      <w:bookmarkEnd w:id="1022"/>
      <w:bookmarkEnd w:id="1023"/>
      <w:bookmarkEnd w:id="1024"/>
      <w:bookmarkEnd w:id="1025"/>
      <w:bookmarkEnd w:id="1026"/>
    </w:p>
    <w:p w14:paraId="0665A032" w14:textId="77777777" w:rsidR="00B02215" w:rsidRPr="00164490" w:rsidRDefault="00B02215" w:rsidP="00553D27">
      <w:pPr>
        <w:pStyle w:val="41"/>
      </w:pPr>
      <w:bookmarkStart w:id="1027" w:name="_Toc20142386"/>
      <w:bookmarkStart w:id="1028" w:name="_Toc34217332"/>
      <w:bookmarkStart w:id="1029" w:name="_Toc34217484"/>
      <w:bookmarkStart w:id="1030" w:name="_Toc39051847"/>
      <w:bookmarkStart w:id="1031" w:name="_Toc43210419"/>
      <w:bookmarkStart w:id="1032" w:name="_Toc49853326"/>
      <w:bookmarkStart w:id="1033" w:name="_Toc56530116"/>
      <w:bookmarkStart w:id="1034" w:name="_Toc175662662"/>
      <w:r w:rsidRPr="00164490">
        <w:t>6.2.6.1</w:t>
      </w:r>
      <w:r w:rsidRPr="00164490">
        <w:tab/>
        <w:t>General</w:t>
      </w:r>
      <w:bookmarkEnd w:id="1027"/>
      <w:bookmarkEnd w:id="1028"/>
      <w:bookmarkEnd w:id="1029"/>
      <w:bookmarkEnd w:id="1030"/>
      <w:bookmarkEnd w:id="1031"/>
      <w:bookmarkEnd w:id="1032"/>
      <w:bookmarkEnd w:id="1033"/>
      <w:bookmarkEnd w:id="1034"/>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5" w:name="_Toc20142387"/>
      <w:bookmarkStart w:id="1036" w:name="_Toc34217333"/>
      <w:bookmarkStart w:id="1037" w:name="_Toc34217485"/>
      <w:bookmarkStart w:id="1038" w:name="_Toc39051848"/>
      <w:bookmarkStart w:id="1039" w:name="_Toc43210420"/>
      <w:bookmarkStart w:id="1040" w:name="_Toc49853327"/>
      <w:bookmarkStart w:id="1041" w:name="_Toc56530117"/>
      <w:bookmarkStart w:id="1042" w:name="_Toc175662663"/>
      <w:r w:rsidRPr="00164490">
        <w:rPr>
          <w:lang w:val="en-US"/>
        </w:rPr>
        <w:t>6.2.6.2</w:t>
      </w:r>
      <w:r w:rsidRPr="00164490">
        <w:rPr>
          <w:lang w:val="en-US"/>
        </w:rPr>
        <w:tab/>
        <w:t>Structured data types</w:t>
      </w:r>
      <w:bookmarkEnd w:id="1035"/>
      <w:bookmarkEnd w:id="1036"/>
      <w:bookmarkEnd w:id="1037"/>
      <w:bookmarkEnd w:id="1038"/>
      <w:bookmarkEnd w:id="1039"/>
      <w:bookmarkEnd w:id="1040"/>
      <w:bookmarkEnd w:id="1041"/>
      <w:bookmarkEnd w:id="1042"/>
    </w:p>
    <w:p w14:paraId="48C51FB5" w14:textId="77777777" w:rsidR="00B02215" w:rsidRPr="00164490" w:rsidRDefault="00B02215" w:rsidP="00553D27">
      <w:pPr>
        <w:pStyle w:val="51"/>
      </w:pPr>
      <w:bookmarkStart w:id="1043" w:name="_Toc20142388"/>
      <w:bookmarkStart w:id="1044" w:name="_Toc34217334"/>
      <w:bookmarkStart w:id="1045" w:name="_Toc34217486"/>
      <w:bookmarkStart w:id="1046" w:name="_Toc39051849"/>
      <w:bookmarkStart w:id="1047" w:name="_Toc43210421"/>
      <w:bookmarkStart w:id="1048" w:name="_Toc49853328"/>
      <w:bookmarkStart w:id="1049" w:name="_Toc56530118"/>
      <w:bookmarkStart w:id="1050" w:name="_Toc175662664"/>
      <w:r w:rsidRPr="00164490">
        <w:t>6.2.6.2.1</w:t>
      </w:r>
      <w:r w:rsidRPr="00164490">
        <w:tab/>
        <w:t>Introduction</w:t>
      </w:r>
      <w:bookmarkEnd w:id="1043"/>
      <w:bookmarkEnd w:id="1044"/>
      <w:bookmarkEnd w:id="1045"/>
      <w:bookmarkEnd w:id="1046"/>
      <w:bookmarkEnd w:id="1047"/>
      <w:bookmarkEnd w:id="1048"/>
      <w:bookmarkEnd w:id="1049"/>
      <w:bookmarkEnd w:id="1050"/>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1" w:name="_Toc20142389"/>
      <w:bookmarkStart w:id="1052" w:name="_Toc34217335"/>
      <w:bookmarkStart w:id="1053" w:name="_Toc34217487"/>
      <w:bookmarkStart w:id="1054" w:name="_Toc39051850"/>
      <w:bookmarkStart w:id="1055" w:name="_Toc43210422"/>
      <w:bookmarkStart w:id="1056" w:name="_Toc49853329"/>
      <w:bookmarkStart w:id="1057" w:name="_Toc56530119"/>
      <w:bookmarkStart w:id="1058" w:name="_Toc175662665"/>
      <w:r w:rsidRPr="00164490">
        <w:lastRenderedPageBreak/>
        <w:t>6.2.6.2.2</w:t>
      </w:r>
      <w:r w:rsidRPr="00164490">
        <w:tab/>
        <w:t>Type: NssaiAvailabilityInfo</w:t>
      </w:r>
      <w:bookmarkEnd w:id="1051"/>
      <w:bookmarkEnd w:id="1052"/>
      <w:bookmarkEnd w:id="1053"/>
      <w:bookmarkEnd w:id="1054"/>
      <w:bookmarkEnd w:id="1055"/>
      <w:bookmarkEnd w:id="1056"/>
      <w:bookmarkEnd w:id="1057"/>
      <w:bookmarkEnd w:id="1058"/>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9" w:name="_Toc20142390"/>
      <w:bookmarkStart w:id="1060" w:name="_Toc34217336"/>
      <w:bookmarkStart w:id="1061" w:name="_Toc34217488"/>
      <w:bookmarkStart w:id="1062" w:name="_Toc39051851"/>
      <w:bookmarkStart w:id="1063" w:name="_Toc43210423"/>
      <w:bookmarkStart w:id="1064" w:name="_Toc49853330"/>
      <w:bookmarkStart w:id="1065" w:name="_Toc56530120"/>
      <w:bookmarkStart w:id="1066" w:name="_Toc175662666"/>
      <w:r w:rsidRPr="00164490">
        <w:t>6.2.6.2.3</w:t>
      </w:r>
      <w:r w:rsidRPr="00164490">
        <w:tab/>
        <w:t xml:space="preserve">Type: </w:t>
      </w:r>
      <w:r w:rsidRPr="00164490">
        <w:rPr>
          <w:rFonts w:hint="eastAsia"/>
          <w:lang w:eastAsia="zh-CN"/>
        </w:rPr>
        <w:t>Supported</w:t>
      </w:r>
      <w:r w:rsidRPr="00164490">
        <w:t>NssaiAvailabilityData</w:t>
      </w:r>
      <w:bookmarkEnd w:id="1059"/>
      <w:bookmarkEnd w:id="1060"/>
      <w:bookmarkEnd w:id="1061"/>
      <w:bookmarkEnd w:id="1062"/>
      <w:bookmarkEnd w:id="1063"/>
      <w:bookmarkEnd w:id="1064"/>
      <w:bookmarkEnd w:id="1065"/>
      <w:bookmarkEnd w:id="1066"/>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7" w:name="_Toc20142391"/>
      <w:bookmarkStart w:id="1068" w:name="_Toc34217337"/>
      <w:bookmarkStart w:id="1069" w:name="_Toc34217489"/>
      <w:bookmarkStart w:id="1070" w:name="_Toc39051852"/>
      <w:bookmarkStart w:id="1071" w:name="_Toc43210424"/>
      <w:bookmarkStart w:id="1072" w:name="_Toc49853331"/>
      <w:bookmarkStart w:id="1073" w:name="_Toc56530121"/>
      <w:bookmarkStart w:id="1074" w:name="_Toc175662667"/>
      <w:r w:rsidRPr="00164490">
        <w:lastRenderedPageBreak/>
        <w:t>6.2.6.2.4</w:t>
      </w:r>
      <w:r w:rsidRPr="00164490">
        <w:tab/>
        <w:t>Type: AuthorizedNssaiAvailabilityData</w:t>
      </w:r>
      <w:bookmarkEnd w:id="1067"/>
      <w:bookmarkEnd w:id="1068"/>
      <w:bookmarkEnd w:id="1069"/>
      <w:bookmarkEnd w:id="1070"/>
      <w:bookmarkEnd w:id="1071"/>
      <w:bookmarkEnd w:id="1072"/>
      <w:bookmarkEnd w:id="1073"/>
      <w:bookmarkEnd w:id="1074"/>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5" w:name="_Toc20142392"/>
      <w:bookmarkStart w:id="1076" w:name="_Toc34217338"/>
      <w:bookmarkStart w:id="1077" w:name="_Toc34217490"/>
      <w:bookmarkStart w:id="1078" w:name="_Toc39051853"/>
      <w:bookmarkStart w:id="1079" w:name="_Toc43210425"/>
      <w:bookmarkStart w:id="1080" w:name="_Toc49853332"/>
      <w:bookmarkStart w:id="1081" w:name="_Toc56530122"/>
      <w:bookmarkStart w:id="1082" w:name="_Toc175662668"/>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5"/>
      <w:bookmarkEnd w:id="1076"/>
      <w:bookmarkEnd w:id="1077"/>
      <w:bookmarkEnd w:id="1078"/>
      <w:bookmarkEnd w:id="1079"/>
      <w:bookmarkEnd w:id="1080"/>
      <w:bookmarkEnd w:id="1081"/>
      <w:bookmarkEnd w:id="1082"/>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3"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3"/>
    </w:tbl>
    <w:p w14:paraId="03C70427" w14:textId="77777777" w:rsidR="00B02215" w:rsidRPr="00164490" w:rsidRDefault="00B02215" w:rsidP="00B02215"/>
    <w:p w14:paraId="04F6F469" w14:textId="77777777" w:rsidR="00B02215" w:rsidRPr="00164490" w:rsidRDefault="00B02215" w:rsidP="00553D27">
      <w:pPr>
        <w:pStyle w:val="51"/>
      </w:pPr>
      <w:bookmarkStart w:id="1084" w:name="_Toc20142393"/>
      <w:bookmarkStart w:id="1085" w:name="_Toc34217339"/>
      <w:bookmarkStart w:id="1086" w:name="_Toc34217491"/>
      <w:bookmarkStart w:id="1087" w:name="_Toc39051854"/>
      <w:bookmarkStart w:id="1088" w:name="_Toc43210426"/>
      <w:bookmarkStart w:id="1089" w:name="_Toc49853333"/>
      <w:bookmarkStart w:id="1090" w:name="_Toc56530123"/>
      <w:bookmarkStart w:id="1091" w:name="_Toc175662669"/>
      <w:r w:rsidRPr="00164490">
        <w:t>6.2.6.2.6</w:t>
      </w:r>
      <w:r w:rsidRPr="00164490">
        <w:tab/>
        <w:t xml:space="preserve">Type: </w:t>
      </w:r>
      <w:bookmarkEnd w:id="1084"/>
      <w:r w:rsidRPr="00164490">
        <w:t>AuthorizedNssaiAvailabilityInfo</w:t>
      </w:r>
      <w:bookmarkEnd w:id="1085"/>
      <w:bookmarkEnd w:id="1086"/>
      <w:bookmarkEnd w:id="1087"/>
      <w:bookmarkEnd w:id="1088"/>
      <w:bookmarkEnd w:id="1089"/>
      <w:bookmarkEnd w:id="1090"/>
      <w:bookmarkEnd w:id="1091"/>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2" w:name="_Toc20142394"/>
      <w:bookmarkStart w:id="1093" w:name="_Toc34217340"/>
      <w:bookmarkStart w:id="1094" w:name="_Toc34217492"/>
      <w:bookmarkStart w:id="1095" w:name="_Toc39051855"/>
      <w:bookmarkStart w:id="1096" w:name="_Toc43210427"/>
      <w:bookmarkStart w:id="1097" w:name="_Toc49853334"/>
      <w:bookmarkStart w:id="1098" w:name="_Toc56530124"/>
      <w:bookmarkStart w:id="1099" w:name="_Toc175662670"/>
      <w:r w:rsidRPr="00164490">
        <w:t>6.2.6.2.7</w:t>
      </w:r>
      <w:r w:rsidRPr="00164490">
        <w:tab/>
        <w:t>Type: PatchDocument</w:t>
      </w:r>
      <w:bookmarkEnd w:id="1092"/>
      <w:bookmarkEnd w:id="1093"/>
      <w:bookmarkEnd w:id="1094"/>
      <w:bookmarkEnd w:id="1095"/>
      <w:bookmarkEnd w:id="1096"/>
      <w:bookmarkEnd w:id="1097"/>
      <w:bookmarkEnd w:id="1098"/>
      <w:bookmarkEnd w:id="1099"/>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100" w:name="_Toc20142395"/>
      <w:bookmarkStart w:id="1101" w:name="_Toc34217341"/>
      <w:bookmarkStart w:id="1102" w:name="_Toc34217493"/>
      <w:bookmarkStart w:id="1103" w:name="_Toc39051856"/>
      <w:bookmarkStart w:id="1104" w:name="_Toc43210428"/>
      <w:bookmarkStart w:id="1105" w:name="_Toc49853335"/>
      <w:bookmarkStart w:id="1106" w:name="_Toc56530125"/>
      <w:bookmarkStart w:id="1107" w:name="_Toc175662671"/>
      <w:r w:rsidRPr="00164490">
        <w:lastRenderedPageBreak/>
        <w:t>6.2.6.2.</w:t>
      </w:r>
      <w:r w:rsidRPr="00164490">
        <w:rPr>
          <w:rFonts w:hint="eastAsia"/>
          <w:lang w:eastAsia="zh-CN"/>
        </w:rPr>
        <w:t>8</w:t>
      </w:r>
      <w:r w:rsidRPr="00164490">
        <w:tab/>
        <w:t>Type: NssfEventSubscriptionCreateData</w:t>
      </w:r>
      <w:bookmarkEnd w:id="1100"/>
      <w:bookmarkEnd w:id="1101"/>
      <w:bookmarkEnd w:id="1102"/>
      <w:bookmarkEnd w:id="1103"/>
      <w:bookmarkEnd w:id="1104"/>
      <w:bookmarkEnd w:id="1105"/>
      <w:bookmarkEnd w:id="1106"/>
      <w:bookmarkEnd w:id="1107"/>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8" w:name="_Toc20142396"/>
      <w:bookmarkStart w:id="1109" w:name="_Toc34217342"/>
      <w:bookmarkStart w:id="1110" w:name="_Toc34217494"/>
      <w:bookmarkStart w:id="1111" w:name="_Toc39051857"/>
      <w:bookmarkStart w:id="1112" w:name="_Toc43210429"/>
      <w:bookmarkStart w:id="1113" w:name="_Toc49853336"/>
      <w:bookmarkStart w:id="1114" w:name="_Toc56530126"/>
      <w:bookmarkStart w:id="1115" w:name="_Toc175662672"/>
      <w:r w:rsidRPr="00164490">
        <w:t>6.2.6.2.</w:t>
      </w:r>
      <w:r w:rsidRPr="00164490">
        <w:rPr>
          <w:rFonts w:hint="eastAsia"/>
          <w:lang w:eastAsia="zh-CN"/>
        </w:rPr>
        <w:t>9</w:t>
      </w:r>
      <w:r w:rsidRPr="00164490">
        <w:tab/>
        <w:t>Type: NssfEventSubscriptionCreatedData</w:t>
      </w:r>
      <w:bookmarkEnd w:id="1108"/>
      <w:bookmarkEnd w:id="1109"/>
      <w:bookmarkEnd w:id="1110"/>
      <w:bookmarkEnd w:id="1111"/>
      <w:bookmarkEnd w:id="1112"/>
      <w:bookmarkEnd w:id="1113"/>
      <w:bookmarkEnd w:id="1114"/>
      <w:bookmarkEnd w:id="1115"/>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6" w:name="_Toc20142397"/>
      <w:bookmarkStart w:id="1117" w:name="_Toc34217343"/>
      <w:bookmarkStart w:id="1118" w:name="_Toc34217495"/>
      <w:bookmarkStart w:id="1119" w:name="_Toc39051858"/>
      <w:bookmarkStart w:id="1120" w:name="_Toc43210430"/>
      <w:bookmarkStart w:id="1121" w:name="_Toc49853337"/>
      <w:bookmarkStart w:id="1122" w:name="_Toc56530127"/>
      <w:bookmarkStart w:id="1123" w:name="_Toc175662673"/>
      <w:r w:rsidRPr="00164490">
        <w:lastRenderedPageBreak/>
        <w:t>6.2.6.2.</w:t>
      </w:r>
      <w:r w:rsidRPr="00164490">
        <w:rPr>
          <w:rFonts w:hint="eastAsia"/>
          <w:lang w:eastAsia="zh-CN"/>
        </w:rPr>
        <w:t>10</w:t>
      </w:r>
      <w:r w:rsidRPr="00164490">
        <w:tab/>
        <w:t>Type: NssfEventNotification</w:t>
      </w:r>
      <w:bookmarkEnd w:id="1116"/>
      <w:bookmarkEnd w:id="1117"/>
      <w:bookmarkEnd w:id="1118"/>
      <w:bookmarkEnd w:id="1119"/>
      <w:bookmarkEnd w:id="1120"/>
      <w:bookmarkEnd w:id="1121"/>
      <w:bookmarkEnd w:id="1122"/>
      <w:bookmarkEnd w:id="1123"/>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43CD62CE"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4"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4"/>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5" w:name="_Toc175662674"/>
      <w:bookmarkStart w:id="1126" w:name="_Hlk142322865"/>
      <w:r w:rsidRPr="00164490">
        <w:lastRenderedPageBreak/>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7" w:name="_Toc175662675"/>
      <w:r w:rsidRPr="00164490">
        <w:t>6.2.6.2.12</w:t>
      </w:r>
      <w:r w:rsidR="00D00A08" w:rsidRPr="00164490">
        <w:tab/>
        <w:t>Type: NsiUnavailabilitySubscribeInfo</w:t>
      </w:r>
      <w:bookmarkEnd w:id="1127"/>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6"/>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8" w:name="_Toc20142398"/>
      <w:bookmarkStart w:id="1129" w:name="_Toc34217344"/>
      <w:bookmarkStart w:id="1130" w:name="_Toc34217496"/>
      <w:bookmarkStart w:id="1131" w:name="_Toc39051859"/>
      <w:bookmarkStart w:id="1132" w:name="_Toc43210431"/>
      <w:bookmarkStart w:id="1133" w:name="_Toc49853338"/>
      <w:bookmarkStart w:id="1134" w:name="_Toc56530128"/>
      <w:bookmarkStart w:id="1135" w:name="_Toc175662676"/>
      <w:r w:rsidRPr="00164490">
        <w:rPr>
          <w:lang w:val="en-US"/>
        </w:rPr>
        <w:t>6.2.6.3</w:t>
      </w:r>
      <w:r w:rsidRPr="00164490">
        <w:rPr>
          <w:lang w:val="en-US"/>
        </w:rPr>
        <w:tab/>
        <w:t>Simple data types and enumerations</w:t>
      </w:r>
      <w:bookmarkEnd w:id="1128"/>
      <w:bookmarkEnd w:id="1129"/>
      <w:bookmarkEnd w:id="1130"/>
      <w:bookmarkEnd w:id="1131"/>
      <w:bookmarkEnd w:id="1132"/>
      <w:bookmarkEnd w:id="1133"/>
      <w:bookmarkEnd w:id="1134"/>
      <w:bookmarkEnd w:id="1135"/>
    </w:p>
    <w:p w14:paraId="1FFC35C0" w14:textId="77777777" w:rsidR="00B02215" w:rsidRPr="00164490" w:rsidRDefault="00B02215" w:rsidP="00553D27">
      <w:pPr>
        <w:pStyle w:val="51"/>
      </w:pPr>
      <w:bookmarkStart w:id="1136" w:name="_Toc20142399"/>
      <w:bookmarkStart w:id="1137" w:name="_Toc34217345"/>
      <w:bookmarkStart w:id="1138" w:name="_Toc34217497"/>
      <w:bookmarkStart w:id="1139" w:name="_Toc39051860"/>
      <w:bookmarkStart w:id="1140" w:name="_Toc43210432"/>
      <w:bookmarkStart w:id="1141" w:name="_Toc49853339"/>
      <w:bookmarkStart w:id="1142" w:name="_Toc56530129"/>
      <w:bookmarkStart w:id="1143" w:name="_Toc175662677"/>
      <w:r w:rsidRPr="00164490">
        <w:t>6.2.6.3.1</w:t>
      </w:r>
      <w:r w:rsidRPr="00164490">
        <w:tab/>
        <w:t>Introduction</w:t>
      </w:r>
      <w:bookmarkEnd w:id="1136"/>
      <w:bookmarkEnd w:id="1137"/>
      <w:bookmarkEnd w:id="1138"/>
      <w:bookmarkEnd w:id="1139"/>
      <w:bookmarkEnd w:id="1140"/>
      <w:bookmarkEnd w:id="1141"/>
      <w:bookmarkEnd w:id="1142"/>
      <w:bookmarkEnd w:id="1143"/>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4" w:name="_Toc20142400"/>
      <w:bookmarkStart w:id="1145" w:name="_Toc34217346"/>
      <w:bookmarkStart w:id="1146" w:name="_Toc34217498"/>
      <w:bookmarkStart w:id="1147" w:name="_Toc39051861"/>
      <w:bookmarkStart w:id="1148" w:name="_Toc43210433"/>
      <w:bookmarkStart w:id="1149" w:name="_Toc49853340"/>
      <w:bookmarkStart w:id="1150" w:name="_Toc56530130"/>
      <w:bookmarkStart w:id="1151" w:name="_Toc175662678"/>
      <w:r w:rsidRPr="00164490">
        <w:t>6.2.6.3.2</w:t>
      </w:r>
      <w:r w:rsidRPr="00164490">
        <w:tab/>
        <w:t>Simple data types</w:t>
      </w:r>
      <w:bookmarkEnd w:id="1144"/>
      <w:bookmarkEnd w:id="1145"/>
      <w:bookmarkEnd w:id="1146"/>
      <w:bookmarkEnd w:id="1147"/>
      <w:bookmarkEnd w:id="1148"/>
      <w:bookmarkEnd w:id="1149"/>
      <w:bookmarkEnd w:id="1150"/>
      <w:bookmarkEnd w:id="1151"/>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2" w:name="_Toc20142401"/>
      <w:bookmarkStart w:id="1153" w:name="_Toc34217347"/>
      <w:bookmarkStart w:id="1154" w:name="_Toc34217499"/>
      <w:bookmarkStart w:id="1155" w:name="_Toc39051862"/>
      <w:bookmarkStart w:id="1156" w:name="_Toc43210434"/>
      <w:bookmarkStart w:id="1157" w:name="_Toc49853341"/>
      <w:bookmarkStart w:id="1158" w:name="_Toc56530131"/>
      <w:bookmarkStart w:id="1159" w:name="_Toc175662679"/>
      <w:r w:rsidRPr="00164490">
        <w:t>6.2.6.3.3</w:t>
      </w:r>
      <w:r w:rsidRPr="00164490">
        <w:tab/>
        <w:t>Enumeration: NssfEventType</w:t>
      </w:r>
      <w:bookmarkEnd w:id="1152"/>
      <w:bookmarkEnd w:id="1153"/>
      <w:bookmarkEnd w:id="1154"/>
      <w:bookmarkEnd w:id="1155"/>
      <w:bookmarkEnd w:id="1156"/>
      <w:bookmarkEnd w:id="1157"/>
      <w:bookmarkEnd w:id="1158"/>
      <w:bookmarkEnd w:id="1159"/>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60" w:name="_Toc20142402"/>
      <w:bookmarkStart w:id="1161" w:name="_Toc34217348"/>
      <w:bookmarkStart w:id="1162" w:name="_Toc34217500"/>
      <w:bookmarkStart w:id="1163" w:name="_Toc39051863"/>
      <w:bookmarkStart w:id="1164" w:name="_Toc43210435"/>
      <w:bookmarkStart w:id="1165" w:name="_Toc49853342"/>
      <w:bookmarkStart w:id="1166" w:name="_Toc56530132"/>
      <w:bookmarkStart w:id="1167" w:name="_Toc175662680"/>
      <w:r w:rsidRPr="00164490">
        <w:t>6.2.6.4</w:t>
      </w:r>
      <w:r w:rsidRPr="00164490">
        <w:tab/>
        <w:t>Binary data</w:t>
      </w:r>
      <w:bookmarkEnd w:id="1160"/>
      <w:bookmarkEnd w:id="1161"/>
      <w:bookmarkEnd w:id="1162"/>
      <w:bookmarkEnd w:id="1163"/>
      <w:bookmarkEnd w:id="1164"/>
      <w:bookmarkEnd w:id="1165"/>
      <w:bookmarkEnd w:id="1166"/>
      <w:bookmarkEnd w:id="1167"/>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8" w:name="_Toc20142403"/>
      <w:bookmarkStart w:id="1169" w:name="_Toc34217349"/>
      <w:bookmarkStart w:id="1170" w:name="_Toc34217501"/>
      <w:bookmarkStart w:id="1171" w:name="_Toc39051864"/>
      <w:bookmarkStart w:id="1172" w:name="_Toc43210436"/>
      <w:bookmarkStart w:id="1173" w:name="_Toc49853343"/>
      <w:bookmarkStart w:id="1174" w:name="_Toc56530133"/>
      <w:bookmarkStart w:id="1175" w:name="_Toc175662681"/>
      <w:r w:rsidRPr="00164490">
        <w:t>6.2.7</w:t>
      </w:r>
      <w:r w:rsidRPr="00164490">
        <w:tab/>
        <w:t>Error Handling</w:t>
      </w:r>
      <w:bookmarkEnd w:id="1168"/>
      <w:bookmarkEnd w:id="1169"/>
      <w:bookmarkEnd w:id="1170"/>
      <w:bookmarkEnd w:id="1171"/>
      <w:bookmarkEnd w:id="1172"/>
      <w:bookmarkEnd w:id="1173"/>
      <w:bookmarkEnd w:id="1174"/>
      <w:bookmarkEnd w:id="1175"/>
    </w:p>
    <w:p w14:paraId="5938F058" w14:textId="77777777" w:rsidR="00B02215" w:rsidRPr="00164490" w:rsidRDefault="00B02215" w:rsidP="00553D27">
      <w:pPr>
        <w:pStyle w:val="41"/>
      </w:pPr>
      <w:bookmarkStart w:id="1176" w:name="_Toc20142404"/>
      <w:bookmarkStart w:id="1177" w:name="_Toc34217350"/>
      <w:bookmarkStart w:id="1178" w:name="_Toc34217502"/>
      <w:bookmarkStart w:id="1179" w:name="_Toc39051865"/>
      <w:bookmarkStart w:id="1180" w:name="_Toc43210437"/>
      <w:bookmarkStart w:id="1181" w:name="_Toc49853344"/>
      <w:bookmarkStart w:id="1182" w:name="_Toc56530134"/>
      <w:bookmarkStart w:id="1183" w:name="_Toc175662682"/>
      <w:r w:rsidRPr="00164490">
        <w:t>6.2.7.1</w:t>
      </w:r>
      <w:r w:rsidRPr="00164490">
        <w:tab/>
        <w:t>General</w:t>
      </w:r>
      <w:bookmarkEnd w:id="1176"/>
      <w:bookmarkEnd w:id="1177"/>
      <w:bookmarkEnd w:id="1178"/>
      <w:bookmarkEnd w:id="1179"/>
      <w:bookmarkEnd w:id="1180"/>
      <w:bookmarkEnd w:id="1181"/>
      <w:bookmarkEnd w:id="1182"/>
      <w:bookmarkEnd w:id="1183"/>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4" w:name="_Toc20142405"/>
      <w:bookmarkStart w:id="1185" w:name="_Toc34217351"/>
      <w:bookmarkStart w:id="1186" w:name="_Toc34217503"/>
      <w:bookmarkStart w:id="1187" w:name="_Toc39051866"/>
      <w:bookmarkStart w:id="1188" w:name="_Toc43210438"/>
      <w:bookmarkStart w:id="1189" w:name="_Toc49853345"/>
      <w:bookmarkStart w:id="1190" w:name="_Toc56530135"/>
      <w:bookmarkStart w:id="1191" w:name="_Toc175662683"/>
      <w:r w:rsidRPr="00164490">
        <w:t>6.2.7.2</w:t>
      </w:r>
      <w:r w:rsidRPr="00164490">
        <w:tab/>
        <w:t>Protocol Errors</w:t>
      </w:r>
      <w:bookmarkEnd w:id="1184"/>
      <w:bookmarkEnd w:id="1185"/>
      <w:bookmarkEnd w:id="1186"/>
      <w:bookmarkEnd w:id="1187"/>
      <w:bookmarkEnd w:id="1188"/>
      <w:bookmarkEnd w:id="1189"/>
      <w:bookmarkEnd w:id="1190"/>
      <w:bookmarkEnd w:id="1191"/>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2" w:name="_Toc20142406"/>
      <w:bookmarkStart w:id="1193" w:name="_Toc34217352"/>
      <w:bookmarkStart w:id="1194" w:name="_Toc34217504"/>
      <w:bookmarkStart w:id="1195" w:name="_Toc39051867"/>
      <w:bookmarkStart w:id="1196" w:name="_Toc43210439"/>
      <w:bookmarkStart w:id="1197" w:name="_Toc49853346"/>
      <w:bookmarkStart w:id="1198" w:name="_Toc56530136"/>
      <w:bookmarkStart w:id="1199" w:name="_Toc175662684"/>
      <w:r w:rsidRPr="00164490">
        <w:t>6.2.7.3</w:t>
      </w:r>
      <w:r w:rsidRPr="00164490">
        <w:tab/>
        <w:t>Application Errors</w:t>
      </w:r>
      <w:bookmarkEnd w:id="1192"/>
      <w:bookmarkEnd w:id="1193"/>
      <w:bookmarkEnd w:id="1194"/>
      <w:bookmarkEnd w:id="1195"/>
      <w:bookmarkEnd w:id="1196"/>
      <w:bookmarkEnd w:id="1197"/>
      <w:bookmarkEnd w:id="1198"/>
      <w:bookmarkEnd w:id="1199"/>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200" w:name="_Toc20142407"/>
      <w:bookmarkStart w:id="1201" w:name="_Toc34217353"/>
      <w:bookmarkStart w:id="1202" w:name="_Toc34217505"/>
      <w:bookmarkStart w:id="1203" w:name="_Toc39051868"/>
      <w:bookmarkStart w:id="1204" w:name="_Toc43210440"/>
      <w:bookmarkStart w:id="1205" w:name="_Toc49853347"/>
      <w:bookmarkStart w:id="1206" w:name="_Toc56530137"/>
      <w:bookmarkStart w:id="1207" w:name="_Toc175662685"/>
      <w:r w:rsidRPr="00164490">
        <w:t>6.2.</w:t>
      </w:r>
      <w:r w:rsidRPr="00164490">
        <w:rPr>
          <w:rFonts w:hint="eastAsia"/>
          <w:lang w:eastAsia="zh-CN"/>
        </w:rPr>
        <w:t>8</w:t>
      </w:r>
      <w:r w:rsidRPr="00164490">
        <w:tab/>
        <w:t>Feature negotiation</w:t>
      </w:r>
      <w:bookmarkEnd w:id="1200"/>
      <w:bookmarkEnd w:id="1201"/>
      <w:bookmarkEnd w:id="1202"/>
      <w:bookmarkEnd w:id="1203"/>
      <w:bookmarkEnd w:id="1204"/>
      <w:bookmarkEnd w:id="1205"/>
      <w:bookmarkEnd w:id="1206"/>
      <w:bookmarkEnd w:id="1207"/>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8"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8"/>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9" w:name="_Hlk131764375"/>
            <w:r w:rsidRPr="00164490">
              <w:rPr>
                <w:lang w:val="en-US"/>
              </w:rPr>
              <w:t>clause </w:t>
            </w:r>
            <w:r w:rsidRPr="00164490">
              <w:t>5.15.5.3 of 3GPP TS 23.501 [2].</w:t>
            </w:r>
            <w:bookmarkEnd w:id="1209"/>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10" w:name="_Toc20142408"/>
      <w:bookmarkStart w:id="1211" w:name="_Toc34217354"/>
      <w:bookmarkStart w:id="1212" w:name="_Toc34217506"/>
      <w:bookmarkStart w:id="1213" w:name="_Toc39051869"/>
      <w:bookmarkStart w:id="1214" w:name="_Toc43210441"/>
      <w:bookmarkStart w:id="1215" w:name="_Toc49853348"/>
      <w:bookmarkStart w:id="1216" w:name="_Toc56530138"/>
      <w:bookmarkStart w:id="1217" w:name="_Toc175662686"/>
      <w:r w:rsidRPr="00164490">
        <w:rPr>
          <w:lang w:val="en-US"/>
        </w:rPr>
        <w:t>6.2.9</w:t>
      </w:r>
      <w:r w:rsidRPr="00164490">
        <w:rPr>
          <w:lang w:val="en-US"/>
        </w:rPr>
        <w:tab/>
        <w:t>Security</w:t>
      </w:r>
      <w:bookmarkEnd w:id="1210"/>
      <w:bookmarkEnd w:id="1211"/>
      <w:bookmarkEnd w:id="1212"/>
      <w:bookmarkEnd w:id="1213"/>
      <w:bookmarkEnd w:id="1214"/>
      <w:bookmarkEnd w:id="1215"/>
      <w:bookmarkEnd w:id="1216"/>
      <w:bookmarkEnd w:id="1217"/>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8" w:name="_Toc56530139"/>
      <w:bookmarkStart w:id="1219" w:name="_Toc175662687"/>
      <w:r w:rsidRPr="00164490">
        <w:t>6.2.10</w:t>
      </w:r>
      <w:r w:rsidRPr="00164490">
        <w:tab/>
        <w:t>HTTP redirection</w:t>
      </w:r>
      <w:bookmarkEnd w:id="1218"/>
      <w:bookmarkEnd w:id="1219"/>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20" w:name="_Toc20142409"/>
      <w:bookmarkStart w:id="1221" w:name="_Toc34217355"/>
      <w:bookmarkStart w:id="1222" w:name="_Toc34217507"/>
      <w:bookmarkStart w:id="1223" w:name="_Toc39051870"/>
      <w:bookmarkStart w:id="1224" w:name="_Toc43210442"/>
      <w:bookmarkStart w:id="1225" w:name="_Toc49853349"/>
      <w:bookmarkStart w:id="1226" w:name="_Toc56530140"/>
      <w:bookmarkStart w:id="1227" w:name="_Toc175662688"/>
      <w:r w:rsidRPr="00164490">
        <w:lastRenderedPageBreak/>
        <w:t>Annex A (normative):</w:t>
      </w:r>
      <w:r w:rsidRPr="00164490">
        <w:br/>
        <w:t>OpenAPI specification</w:t>
      </w:r>
      <w:bookmarkEnd w:id="1220"/>
      <w:bookmarkEnd w:id="1221"/>
      <w:bookmarkEnd w:id="1222"/>
      <w:bookmarkEnd w:id="1223"/>
      <w:bookmarkEnd w:id="1224"/>
      <w:bookmarkEnd w:id="1225"/>
      <w:bookmarkEnd w:id="1226"/>
      <w:bookmarkEnd w:id="1227"/>
    </w:p>
    <w:p w14:paraId="11683FE9" w14:textId="77777777" w:rsidR="00B02215" w:rsidRPr="00164490" w:rsidRDefault="00B02215" w:rsidP="00371FFB">
      <w:pPr>
        <w:pStyle w:val="1"/>
      </w:pPr>
      <w:bookmarkStart w:id="1228" w:name="_Toc20142410"/>
      <w:bookmarkStart w:id="1229" w:name="_Toc34217356"/>
      <w:bookmarkStart w:id="1230" w:name="_Toc34217508"/>
      <w:bookmarkStart w:id="1231" w:name="_Toc39051871"/>
      <w:bookmarkStart w:id="1232" w:name="_Toc43210443"/>
      <w:bookmarkStart w:id="1233" w:name="_Toc49853350"/>
      <w:bookmarkStart w:id="1234" w:name="_Toc56530141"/>
      <w:bookmarkStart w:id="1235" w:name="_Toc175662689"/>
      <w:r w:rsidRPr="00164490">
        <w:t>A.1</w:t>
      </w:r>
      <w:r w:rsidRPr="00164490">
        <w:tab/>
        <w:t>General</w:t>
      </w:r>
      <w:bookmarkEnd w:id="1228"/>
      <w:bookmarkEnd w:id="1229"/>
      <w:bookmarkEnd w:id="1230"/>
      <w:bookmarkEnd w:id="1231"/>
      <w:bookmarkEnd w:id="1232"/>
      <w:bookmarkEnd w:id="1233"/>
      <w:bookmarkEnd w:id="1234"/>
      <w:bookmarkEnd w:id="1235"/>
    </w:p>
    <w:p w14:paraId="67688683" w14:textId="395448A3"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6" w:name="_Toc20142411"/>
      <w:bookmarkStart w:id="1237" w:name="_Toc34217357"/>
      <w:bookmarkStart w:id="1238" w:name="_Toc34217509"/>
      <w:bookmarkStart w:id="1239" w:name="_Toc39051872"/>
      <w:bookmarkStart w:id="1240" w:name="_Toc43210444"/>
      <w:bookmarkStart w:id="1241" w:name="_Toc49853351"/>
      <w:bookmarkStart w:id="1242" w:name="_Toc56530142"/>
      <w:bookmarkStart w:id="1243" w:name="_Toc175662690"/>
      <w:r w:rsidRPr="00164490">
        <w:t>A.2</w:t>
      </w:r>
      <w:r w:rsidRPr="00164490">
        <w:tab/>
        <w:t>Nnssf_NSSelection API</w:t>
      </w:r>
      <w:bookmarkEnd w:id="1236"/>
      <w:bookmarkEnd w:id="1237"/>
      <w:bookmarkEnd w:id="1238"/>
      <w:bookmarkEnd w:id="1239"/>
      <w:bookmarkEnd w:id="1240"/>
      <w:bookmarkEnd w:id="1241"/>
      <w:bookmarkEnd w:id="1242"/>
      <w:bookmarkEnd w:id="1243"/>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4" w:name="_Hlk167948362"/>
      <w:bookmarkStart w:id="1245"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4"/>
      <w:bookmarkEnd w:id="1245"/>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6"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6"/>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7" w:name="_Toc20142412"/>
      <w:bookmarkStart w:id="1248" w:name="_Toc34217358"/>
      <w:bookmarkStart w:id="1249" w:name="_Toc34217510"/>
      <w:bookmarkStart w:id="1250" w:name="_Toc39051873"/>
      <w:bookmarkStart w:id="1251" w:name="_Toc43210445"/>
      <w:bookmarkStart w:id="1252" w:name="_Toc49853352"/>
      <w:bookmarkStart w:id="1253" w:name="_Toc56530143"/>
      <w:bookmarkStart w:id="1254" w:name="_Toc175662691"/>
      <w:r w:rsidRPr="00164490">
        <w:t>A.3</w:t>
      </w:r>
      <w:r w:rsidRPr="00164490">
        <w:tab/>
        <w:t>Nnssf_NSSAIAvailability API</w:t>
      </w:r>
      <w:bookmarkEnd w:id="1247"/>
      <w:bookmarkEnd w:id="1248"/>
      <w:bookmarkEnd w:id="1249"/>
      <w:bookmarkEnd w:id="1250"/>
      <w:bookmarkEnd w:id="1251"/>
      <w:bookmarkEnd w:id="1252"/>
      <w:bookmarkEnd w:id="1253"/>
      <w:bookmarkEnd w:id="1254"/>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lastRenderedPageBreak/>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5" w:name="_Hlk132874485"/>
      <w:r w:rsidRPr="00164490">
        <w:t xml:space="preserve">            </w:t>
      </w:r>
      <w:bookmarkEnd w:id="125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6" w:name="historyclause"/>
      <w:r w:rsidRPr="00164490">
        <w:br w:type="page"/>
      </w:r>
      <w:bookmarkStart w:id="1257" w:name="_Toc20142413"/>
      <w:bookmarkStart w:id="1258" w:name="_Toc34217359"/>
      <w:bookmarkStart w:id="1259" w:name="_Toc34217511"/>
      <w:bookmarkStart w:id="1260" w:name="_Toc39051874"/>
      <w:bookmarkStart w:id="1261" w:name="_Toc43210446"/>
      <w:bookmarkStart w:id="1262" w:name="_Toc49853353"/>
      <w:bookmarkStart w:id="1263" w:name="_Toc56530144"/>
      <w:bookmarkStart w:id="1264" w:name="_Toc175662692"/>
      <w:r w:rsidRPr="00164490">
        <w:lastRenderedPageBreak/>
        <w:t>Annex B (informative):</w:t>
      </w:r>
      <w:r w:rsidRPr="00164490">
        <w:br/>
        <w:t>Change history</w:t>
      </w:r>
      <w:bookmarkEnd w:id="1257"/>
      <w:bookmarkEnd w:id="1258"/>
      <w:bookmarkEnd w:id="1259"/>
      <w:bookmarkEnd w:id="1260"/>
      <w:bookmarkEnd w:id="1261"/>
      <w:bookmarkEnd w:id="1262"/>
      <w:bookmarkEnd w:id="1263"/>
      <w:bookmarkEnd w:id="1264"/>
    </w:p>
    <w:bookmarkEnd w:id="1256"/>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1F24AF">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1F24AF">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1F24AF">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1F24AF">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1F24AF">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1F24AF">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1F24AF">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1F24AF">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1F24A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1F24AF">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1F24AF">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1F24AF">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1F24AF">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1F24AF">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1F24AF">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1F24AF">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1F24AF">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1F24AF">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31161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31161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75C26843" w:rsidR="00BF2A44" w:rsidRPr="00164490" w:rsidRDefault="00BF2A44" w:rsidP="0031161A">
            <w:pPr>
              <w:pStyle w:val="TAC"/>
              <w:rPr>
                <w:rFonts w:cs="Arial"/>
                <w:sz w:val="16"/>
                <w:szCs w:val="16"/>
              </w:rPr>
            </w:pPr>
            <w:r w:rsidRPr="00BF2A44">
              <w:rPr>
                <w:rFonts w:cs="Arial"/>
                <w:sz w:val="16"/>
                <w:szCs w:val="16"/>
              </w:rPr>
              <w:t>C4-243515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31161A">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31161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31161A">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31161A">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31161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31161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31161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068754C8" w:rsidR="00A87BDC" w:rsidRPr="00164490" w:rsidRDefault="00A87BDC" w:rsidP="0031161A">
            <w:pPr>
              <w:pStyle w:val="TAC"/>
              <w:rPr>
                <w:rFonts w:cs="Arial"/>
                <w:sz w:val="16"/>
                <w:szCs w:val="16"/>
              </w:rPr>
            </w:pPr>
            <w:r w:rsidRPr="00BF2A44">
              <w:rPr>
                <w:rFonts w:cs="Arial"/>
                <w:sz w:val="16"/>
                <w:szCs w:val="16"/>
              </w:rPr>
              <w:t>C4-2435</w:t>
            </w:r>
            <w:r>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31161A">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31161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31161A">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31161A">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31161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A31400">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A31400">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A31400">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6D25EE82" w:rsidR="00045207" w:rsidRPr="00164490" w:rsidRDefault="00045207" w:rsidP="00A31400">
            <w:pPr>
              <w:pStyle w:val="TAC"/>
              <w:rPr>
                <w:rFonts w:cs="Arial"/>
                <w:sz w:val="16"/>
                <w:szCs w:val="16"/>
              </w:rPr>
            </w:pPr>
            <w:r w:rsidRPr="00BF2A44">
              <w:rPr>
                <w:rFonts w:cs="Arial"/>
                <w:sz w:val="16"/>
                <w:szCs w:val="16"/>
              </w:rPr>
              <w:t>C4-2435</w:t>
            </w:r>
            <w:r>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A31400">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A31400">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A3140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A31400">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A31400">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A31400">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A31400">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006B55FF" w:rsidR="00045207" w:rsidRPr="00164490" w:rsidRDefault="00045207" w:rsidP="00A31400">
            <w:pPr>
              <w:pStyle w:val="TAC"/>
              <w:rPr>
                <w:rFonts w:cs="Arial"/>
                <w:sz w:val="16"/>
                <w:szCs w:val="16"/>
              </w:rPr>
            </w:pPr>
            <w:r w:rsidRPr="00BF2A44">
              <w:rPr>
                <w:rFonts w:cs="Arial"/>
                <w:sz w:val="16"/>
                <w:szCs w:val="16"/>
              </w:rPr>
              <w:t>C4-2435</w:t>
            </w:r>
            <w:r>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A31400">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A31400">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A3140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A31400">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A31400">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bookmarkEnd w:id="1"/>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A62C0" w14:textId="77777777" w:rsidR="00DF4F44" w:rsidRDefault="00DF4F44">
      <w:r>
        <w:separator/>
      </w:r>
    </w:p>
  </w:endnote>
  <w:endnote w:type="continuationSeparator" w:id="0">
    <w:p w14:paraId="0429FB1E" w14:textId="77777777" w:rsidR="00DF4F44" w:rsidRDefault="00DF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063B2A" w:rsidRDefault="00063B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4E0E1" w14:textId="77777777" w:rsidR="00DF4F44" w:rsidRDefault="00DF4F44">
      <w:r>
        <w:separator/>
      </w:r>
    </w:p>
  </w:footnote>
  <w:footnote w:type="continuationSeparator" w:id="0">
    <w:p w14:paraId="1D595458" w14:textId="77777777" w:rsidR="00DF4F44" w:rsidRDefault="00DF4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22C4398C" w:rsidR="00063B2A" w:rsidRDefault="00063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063B2A" w:rsidRDefault="00063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2CADAE19" w:rsidR="00063B2A" w:rsidRDefault="00063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9F7">
      <w:rPr>
        <w:rFonts w:ascii="Arial" w:hAnsi="Arial" w:cs="Arial"/>
        <w:b/>
        <w:noProof/>
        <w:sz w:val="18"/>
        <w:szCs w:val="18"/>
      </w:rPr>
      <w:t>Release 19</w:t>
    </w:r>
    <w:r>
      <w:rPr>
        <w:rFonts w:ascii="Arial" w:hAnsi="Arial" w:cs="Arial"/>
        <w:b/>
        <w:sz w:val="18"/>
        <w:szCs w:val="18"/>
      </w:rPr>
      <w:fldChar w:fldCharType="end"/>
    </w:r>
  </w:p>
  <w:p w14:paraId="1E6D2EBE" w14:textId="77777777" w:rsidR="00063B2A" w:rsidRDefault="00063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5207"/>
    <w:rsid w:val="00046169"/>
    <w:rsid w:val="000504BE"/>
    <w:rsid w:val="00051834"/>
    <w:rsid w:val="00054A22"/>
    <w:rsid w:val="000555F0"/>
    <w:rsid w:val="000610EE"/>
    <w:rsid w:val="00062023"/>
    <w:rsid w:val="00063B2A"/>
    <w:rsid w:val="000655A6"/>
    <w:rsid w:val="0006567F"/>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56986"/>
    <w:rsid w:val="00460FEF"/>
    <w:rsid w:val="00464BC2"/>
    <w:rsid w:val="00465515"/>
    <w:rsid w:val="00491FD1"/>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29F7"/>
    <w:rsid w:val="0063543D"/>
    <w:rsid w:val="00645EC5"/>
    <w:rsid w:val="00647114"/>
    <w:rsid w:val="00652CE2"/>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730A"/>
    <w:rsid w:val="008158A9"/>
    <w:rsid w:val="0082238E"/>
    <w:rsid w:val="00827F76"/>
    <w:rsid w:val="00830747"/>
    <w:rsid w:val="0083087A"/>
    <w:rsid w:val="00830C09"/>
    <w:rsid w:val="00832471"/>
    <w:rsid w:val="00837A63"/>
    <w:rsid w:val="00846A69"/>
    <w:rsid w:val="0085168A"/>
    <w:rsid w:val="008768CA"/>
    <w:rsid w:val="0088070B"/>
    <w:rsid w:val="00890FB6"/>
    <w:rsid w:val="008959E6"/>
    <w:rsid w:val="008A54D6"/>
    <w:rsid w:val="008A7CE9"/>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6985"/>
    <w:rsid w:val="009E2140"/>
    <w:rsid w:val="009E4D86"/>
    <w:rsid w:val="009F37B7"/>
    <w:rsid w:val="00A10F02"/>
    <w:rsid w:val="00A124FF"/>
    <w:rsid w:val="00A164B4"/>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47F6"/>
    <w:rsid w:val="00C33079"/>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4F44"/>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18A1B-2074-4A6C-A9D5-37ACD48C4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98</Pages>
  <Words>31341</Words>
  <Characters>178644</Characters>
  <Application>Microsoft Office Word</Application>
  <DocSecurity>0</DocSecurity>
  <Lines>1488</Lines>
  <Paragraphs>419</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209566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40</cp:revision>
  <cp:lastPrinted>2019-02-25T14:05:00Z</cp:lastPrinted>
  <dcterms:created xsi:type="dcterms:W3CDTF">2023-11-21T08:58:00Z</dcterms:created>
  <dcterms:modified xsi:type="dcterms:W3CDTF">2024-08-27T06:49:00Z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